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4FB94B62" w:rsidR="004B1C68" w:rsidRPr="004B6819" w:rsidRDefault="00F14BF6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>
        <w:rPr>
          <w:rStyle w:val="head-activityType"/>
          <w:color w:val="000000" w:themeColor="text1"/>
          <w:sz w:val="36"/>
          <w:szCs w:val="36"/>
        </w:rPr>
        <w:t>Progress</w:t>
      </w:r>
      <w:r w:rsidR="000538B0">
        <w:rPr>
          <w:rStyle w:val="head-activityType"/>
          <w:color w:val="000000" w:themeColor="text1"/>
          <w:sz w:val="36"/>
          <w:szCs w:val="36"/>
        </w:rPr>
        <w:t xml:space="preserve"> </w:t>
      </w:r>
      <w:r w:rsidR="00EC7B43">
        <w:rPr>
          <w:rStyle w:val="head-activityType"/>
          <w:color w:val="000000" w:themeColor="text1"/>
          <w:sz w:val="36"/>
          <w:szCs w:val="36"/>
        </w:rPr>
        <w:t>2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923969F" wp14:editId="663CFB8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41EB2362" w:rsidR="0045796A" w:rsidRDefault="0045796A" w:rsidP="000538B0">
      <w:pPr>
        <w:pStyle w:val="instruction"/>
      </w:pPr>
      <w:r>
        <w:t>1</w:t>
      </w:r>
      <w:r>
        <w:tab/>
      </w:r>
      <w:r w:rsidR="0004431F" w:rsidRPr="00B96EB6">
        <w:t>Read and number.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0538B0" w14:paraId="434B5ED2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03F7A79E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8AFFEB" wp14:editId="4C8AB4E0">
                  <wp:extent cx="1093678" cy="880814"/>
                  <wp:effectExtent l="0" t="0" r="0" b="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678" cy="880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EE61B3C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184B1B" wp14:editId="0049C3C1">
                  <wp:extent cx="1036955" cy="907336"/>
                  <wp:effectExtent l="0" t="0" r="4445" b="0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646" cy="910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CAFA788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A72FD0" wp14:editId="28E77671">
                  <wp:extent cx="877697" cy="950839"/>
                  <wp:effectExtent l="0" t="0" r="0" b="1905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553" cy="955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9BB0B56" w14:textId="77777777" w:rsidR="000538B0" w:rsidRPr="00117BF5" w:rsidRDefault="000538B0" w:rsidP="00331079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6D47FF93" w14:textId="77777777" w:rsidR="0004431F" w:rsidRPr="00B96EB6" w:rsidRDefault="0004431F" w:rsidP="0004431F">
            <w:pPr>
              <w:pStyle w:val="activity-numbered--table"/>
              <w:rPr>
                <w:rStyle w:val="wol"/>
              </w:rPr>
            </w:pPr>
            <w:r w:rsidRPr="00B96EB6">
              <w:t xml:space="preserve">bananas </w:t>
            </w:r>
            <w:r w:rsidRPr="00B96EB6">
              <w:rPr>
                <w:rStyle w:val="wol"/>
              </w:rPr>
              <w:t>     </w:t>
            </w:r>
          </w:p>
          <w:p w14:paraId="7E249074" w14:textId="77777777" w:rsidR="0004431F" w:rsidRPr="00B96EB6" w:rsidRDefault="0004431F" w:rsidP="0004431F">
            <w:pPr>
              <w:pStyle w:val="activity-numbered--table"/>
              <w:rPr>
                <w:rStyle w:val="wol"/>
              </w:rPr>
            </w:pPr>
            <w:r w:rsidRPr="00B96EB6">
              <w:t xml:space="preserve">mouth </w:t>
            </w:r>
            <w:r w:rsidRPr="00B96EB6">
              <w:rPr>
                <w:rStyle w:val="wol"/>
              </w:rPr>
              <w:t>     </w:t>
            </w:r>
          </w:p>
          <w:p w14:paraId="5BC69B43" w14:textId="77777777" w:rsidR="0004431F" w:rsidRPr="00B96EB6" w:rsidRDefault="0004431F" w:rsidP="0004431F">
            <w:pPr>
              <w:pStyle w:val="activity-numbered--table"/>
              <w:rPr>
                <w:rStyle w:val="wol"/>
              </w:rPr>
            </w:pPr>
            <w:r w:rsidRPr="00B96EB6">
              <w:t xml:space="preserve">grapes </w:t>
            </w:r>
            <w:r w:rsidRPr="00B96EB6">
              <w:rPr>
                <w:rStyle w:val="wol"/>
              </w:rPr>
              <w:t>     </w:t>
            </w:r>
          </w:p>
          <w:p w14:paraId="6D3F538C" w14:textId="77777777" w:rsidR="0004431F" w:rsidRPr="00B96EB6" w:rsidRDefault="0004431F" w:rsidP="0004431F">
            <w:pPr>
              <w:pStyle w:val="activity-numbered--table"/>
              <w:rPr>
                <w:rStyle w:val="wol"/>
              </w:rPr>
            </w:pPr>
            <w:r w:rsidRPr="00B96EB6">
              <w:t xml:space="preserve">hat </w:t>
            </w:r>
            <w:r w:rsidRPr="00B96EB6">
              <w:rPr>
                <w:rStyle w:val="wol"/>
              </w:rPr>
              <w:t>     </w:t>
            </w:r>
          </w:p>
          <w:p w14:paraId="31750584" w14:textId="77777777" w:rsidR="0004431F" w:rsidRPr="00B96EB6" w:rsidRDefault="0004431F" w:rsidP="0004431F">
            <w:pPr>
              <w:pStyle w:val="activity-numbered--table"/>
              <w:rPr>
                <w:rStyle w:val="wol"/>
              </w:rPr>
            </w:pPr>
            <w:r w:rsidRPr="00B96EB6">
              <w:t xml:space="preserve">dad </w:t>
            </w:r>
            <w:r w:rsidRPr="00B96EB6">
              <w:rPr>
                <w:rStyle w:val="wol"/>
              </w:rPr>
              <w:t>     </w:t>
            </w:r>
          </w:p>
          <w:p w14:paraId="7ACDC6AA" w14:textId="716162E8" w:rsidR="000538B0" w:rsidRPr="001F1EEA" w:rsidRDefault="0004431F" w:rsidP="0004431F">
            <w:pPr>
              <w:pStyle w:val="activity-numbered--table"/>
              <w:rPr>
                <w:u w:val="single" w:color="000000"/>
              </w:rPr>
            </w:pPr>
            <w:r w:rsidRPr="00B96EB6">
              <w:t xml:space="preserve">grandma </w:t>
            </w:r>
            <w:r w:rsidRPr="00B96EB6">
              <w:rPr>
                <w:rStyle w:val="wol"/>
              </w:rPr>
              <w:t>     </w:t>
            </w:r>
          </w:p>
        </w:tc>
      </w:tr>
      <w:tr w:rsidR="000538B0" w:rsidRPr="00685431" w14:paraId="2DF8BF55" w14:textId="77777777" w:rsidTr="000538B0">
        <w:trPr>
          <w:cantSplit/>
          <w:trHeight w:val="397"/>
        </w:trPr>
        <w:tc>
          <w:tcPr>
            <w:tcW w:w="1984" w:type="dxa"/>
            <w:vAlign w:val="center"/>
          </w:tcPr>
          <w:p w14:paraId="3D8169E4" w14:textId="77777777" w:rsidR="000538B0" w:rsidRPr="00685431" w:rsidRDefault="000538B0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28C8343C" w14:textId="77777777" w:rsidR="000538B0" w:rsidRPr="00685431" w:rsidRDefault="000538B0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2388A48F" w14:textId="77777777" w:rsidR="000538B0" w:rsidRPr="00685431" w:rsidRDefault="000538B0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4C1DD5B8" w14:textId="77777777" w:rsidR="000538B0" w:rsidRDefault="000538B0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2F9CD088" w14:textId="77777777" w:rsidR="000538B0" w:rsidRDefault="000538B0" w:rsidP="00331079">
            <w:pPr>
              <w:pStyle w:val="activity-numbered--centered"/>
            </w:pPr>
          </w:p>
        </w:tc>
      </w:tr>
      <w:tr w:rsidR="000538B0" w14:paraId="166022BC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3AD0F61F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4BEF9C" wp14:editId="52B790C9">
                  <wp:extent cx="910590" cy="910590"/>
                  <wp:effectExtent l="0" t="0" r="3810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135" cy="914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D7EDFB8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1F95F5" wp14:editId="673A5F09">
                  <wp:extent cx="1085697" cy="663021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697" cy="663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07599B98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5D5819" wp14:editId="455CCB50">
                  <wp:extent cx="694944" cy="1055286"/>
                  <wp:effectExtent l="0" t="0" r="3810" b="0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769" cy="1061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13B2D28A" w14:textId="77777777" w:rsidR="000538B0" w:rsidRDefault="000538B0" w:rsidP="00331079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E43B413" w14:textId="77777777" w:rsidR="000538B0" w:rsidRDefault="000538B0" w:rsidP="00331079">
            <w:pPr>
              <w:rPr>
                <w:noProof/>
              </w:rPr>
            </w:pPr>
          </w:p>
        </w:tc>
      </w:tr>
      <w:tr w:rsidR="000538B0" w14:paraId="69B96CAC" w14:textId="77777777" w:rsidTr="000538B0">
        <w:trPr>
          <w:cantSplit/>
          <w:trHeight w:val="397"/>
        </w:trPr>
        <w:tc>
          <w:tcPr>
            <w:tcW w:w="1984" w:type="dxa"/>
            <w:vAlign w:val="center"/>
          </w:tcPr>
          <w:p w14:paraId="01213402" w14:textId="77777777" w:rsidR="000538B0" w:rsidRDefault="000538B0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71D4DC8F" w14:textId="77777777" w:rsidR="000538B0" w:rsidRDefault="000538B0" w:rsidP="00331079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0E1E3DC2" w14:textId="77777777" w:rsidR="000538B0" w:rsidRDefault="000538B0" w:rsidP="00331079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3933F865" w14:textId="77777777" w:rsidR="000538B0" w:rsidRDefault="000538B0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9CD0805" w14:textId="77777777" w:rsidR="000538B0" w:rsidRDefault="000538B0" w:rsidP="00331079">
            <w:pPr>
              <w:pStyle w:val="activity-numbered--centered"/>
            </w:pPr>
          </w:p>
        </w:tc>
      </w:tr>
    </w:tbl>
    <w:p w14:paraId="1F863F1F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66083E70" w14:textId="0A1B322F" w:rsidR="0045796A" w:rsidRPr="0045796A" w:rsidRDefault="0045796A" w:rsidP="0004431F">
      <w:pPr>
        <w:pStyle w:val="instruction"/>
      </w:pPr>
      <w:r>
        <w:t>2</w:t>
      </w:r>
      <w:r>
        <w:tab/>
      </w:r>
      <w:r w:rsidR="00313F8D">
        <w:t>Look</w:t>
      </w:r>
      <w:r w:rsidR="0004431F" w:rsidRPr="00B96EB6">
        <w:t xml:space="preserve"> and tick </w:t>
      </w:r>
      <w:r w:rsidR="0004431F" w:rsidRPr="00B96EB6">
        <w:rPr>
          <w:noProof/>
          <w:position w:val="-6"/>
          <w:lang w:eastAsia="es-ES"/>
        </w:rPr>
        <w:drawing>
          <wp:inline distT="0" distB="0" distL="0" distR="0" wp14:anchorId="61C21C16" wp14:editId="13F09D3F">
            <wp:extent cx="177800" cy="203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4431F" w:rsidRPr="00B96EB6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7631ED" w14:paraId="36501033" w14:textId="77777777" w:rsidTr="007631ED">
        <w:trPr>
          <w:trHeight w:val="1418"/>
        </w:trPr>
        <w:tc>
          <w:tcPr>
            <w:tcW w:w="1922" w:type="dxa"/>
            <w:vAlign w:val="center"/>
          </w:tcPr>
          <w:p w14:paraId="02A695AD" w14:textId="77777777" w:rsidR="007631ED" w:rsidRDefault="007631ED" w:rsidP="007631ED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2992" behindDoc="0" locked="0" layoutInCell="1" allowOverlap="1" wp14:anchorId="14E1E74B" wp14:editId="10CD43EB">
                  <wp:simplePos x="0" y="0"/>
                  <wp:positionH relativeFrom="column">
                    <wp:posOffset>201930</wp:posOffset>
                  </wp:positionH>
                  <wp:positionV relativeFrom="paragraph">
                    <wp:posOffset>-3175</wp:posOffset>
                  </wp:positionV>
                  <wp:extent cx="678180" cy="789305"/>
                  <wp:effectExtent l="0" t="0" r="0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180" cy="789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1FC197DF" w14:textId="77777777" w:rsidR="007631ED" w:rsidRPr="007631ED" w:rsidRDefault="007631ED" w:rsidP="007631ED">
            <w:pPr>
              <w:pStyle w:val="activity-numbered--mpc4"/>
              <w:spacing w:before="160"/>
              <w:rPr>
                <w:sz w:val="28"/>
                <w:szCs w:val="28"/>
              </w:rPr>
            </w:pPr>
            <w:r w:rsidRPr="007631ED">
              <w:rPr>
                <w:sz w:val="28"/>
                <w:szCs w:val="28"/>
              </w:rPr>
              <w:t>1</w:t>
            </w:r>
            <w:r w:rsidRPr="007631ED">
              <w:rPr>
                <w:sz w:val="28"/>
                <w:szCs w:val="28"/>
              </w:rPr>
              <w:tab/>
            </w:r>
          </w:p>
          <w:p w14:paraId="01312EED" w14:textId="7301D7B3" w:rsidR="007631ED" w:rsidRPr="007631ED" w:rsidRDefault="007631ED" w:rsidP="007631ED">
            <w:pPr>
              <w:pStyle w:val="activity-numbered"/>
              <w:rPr>
                <w:szCs w:val="28"/>
              </w:rPr>
            </w:pPr>
            <w:r w:rsidRPr="007631ED">
              <w:rPr>
                <w:szCs w:val="28"/>
              </w:rPr>
              <w:t>A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 w:rsidRPr="007631ED">
              <w:rPr>
                <w:szCs w:val="28"/>
              </w:rPr>
              <w:t>new</w:t>
            </w:r>
          </w:p>
          <w:p w14:paraId="48310C0C" w14:textId="084485D0" w:rsidR="007631ED" w:rsidRPr="007631ED" w:rsidRDefault="007631ED" w:rsidP="007631ED">
            <w:pPr>
              <w:pStyle w:val="activity-numbered"/>
              <w:rPr>
                <w:szCs w:val="28"/>
              </w:rPr>
            </w:pPr>
            <w:r w:rsidRPr="007631ED">
              <w:rPr>
                <w:szCs w:val="28"/>
              </w:rPr>
              <w:t>B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 w:rsidRPr="007631ED">
              <w:rPr>
                <w:szCs w:val="28"/>
              </w:rPr>
              <w:t>old</w:t>
            </w:r>
          </w:p>
        </w:tc>
      </w:tr>
      <w:tr w:rsidR="007631ED" w14:paraId="3A43BD3A" w14:textId="77777777" w:rsidTr="007631ED">
        <w:trPr>
          <w:trHeight w:val="1418"/>
        </w:trPr>
        <w:tc>
          <w:tcPr>
            <w:tcW w:w="1922" w:type="dxa"/>
            <w:vAlign w:val="center"/>
          </w:tcPr>
          <w:p w14:paraId="388A3FE8" w14:textId="77777777" w:rsidR="007631ED" w:rsidRDefault="007631ED" w:rsidP="007631ED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4016" behindDoc="0" locked="0" layoutInCell="1" allowOverlap="1" wp14:anchorId="09103B1A" wp14:editId="2DB35388">
                  <wp:simplePos x="0" y="0"/>
                  <wp:positionH relativeFrom="column">
                    <wp:posOffset>137795</wp:posOffset>
                  </wp:positionH>
                  <wp:positionV relativeFrom="paragraph">
                    <wp:posOffset>5715</wp:posOffset>
                  </wp:positionV>
                  <wp:extent cx="805180" cy="773430"/>
                  <wp:effectExtent l="0" t="0" r="0" b="127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180" cy="773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63D1E884" w14:textId="77777777" w:rsidR="007631ED" w:rsidRPr="007631ED" w:rsidRDefault="007631ED" w:rsidP="007631ED">
            <w:pPr>
              <w:pStyle w:val="activity-numbered--mpc4"/>
              <w:spacing w:before="160"/>
              <w:rPr>
                <w:sz w:val="28"/>
                <w:szCs w:val="28"/>
              </w:rPr>
            </w:pPr>
            <w:r w:rsidRPr="007631ED">
              <w:rPr>
                <w:sz w:val="28"/>
                <w:szCs w:val="28"/>
              </w:rPr>
              <w:t>2</w:t>
            </w:r>
            <w:r w:rsidRPr="007631ED">
              <w:rPr>
                <w:sz w:val="28"/>
                <w:szCs w:val="28"/>
              </w:rPr>
              <w:tab/>
            </w:r>
          </w:p>
          <w:p w14:paraId="3E885658" w14:textId="30D86A3A" w:rsidR="007631ED" w:rsidRDefault="007631ED" w:rsidP="007631ED">
            <w:pPr>
              <w:pStyle w:val="activity-numbered"/>
              <w:rPr>
                <w:szCs w:val="28"/>
              </w:rPr>
            </w:pPr>
            <w:r w:rsidRPr="007631ED">
              <w:rPr>
                <w:szCs w:val="28"/>
              </w:rPr>
              <w:t>A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 w:rsidRPr="007631ED">
              <w:rPr>
                <w:szCs w:val="28"/>
              </w:rPr>
              <w:t>hungry</w:t>
            </w:r>
          </w:p>
          <w:p w14:paraId="7712718C" w14:textId="66896954" w:rsidR="007631ED" w:rsidRPr="007631ED" w:rsidRDefault="007631ED" w:rsidP="007631ED">
            <w:pPr>
              <w:pStyle w:val="activity-numbered"/>
              <w:rPr>
                <w:szCs w:val="28"/>
              </w:rPr>
            </w:pPr>
            <w:r w:rsidRPr="007631ED">
              <w:rPr>
                <w:szCs w:val="28"/>
              </w:rPr>
              <w:t>B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 w:rsidRPr="007631ED">
              <w:rPr>
                <w:szCs w:val="28"/>
              </w:rPr>
              <w:t>cold</w:t>
            </w:r>
          </w:p>
        </w:tc>
      </w:tr>
      <w:tr w:rsidR="007631ED" w14:paraId="38965DE3" w14:textId="77777777" w:rsidTr="007631ED">
        <w:trPr>
          <w:trHeight w:val="1418"/>
        </w:trPr>
        <w:tc>
          <w:tcPr>
            <w:tcW w:w="1922" w:type="dxa"/>
            <w:vAlign w:val="center"/>
          </w:tcPr>
          <w:p w14:paraId="53BF2495" w14:textId="77777777" w:rsidR="007631ED" w:rsidRDefault="007631ED" w:rsidP="007631ED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5040" behindDoc="0" locked="0" layoutInCell="1" allowOverlap="1" wp14:anchorId="07819E7A" wp14:editId="539854FB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13970</wp:posOffset>
                  </wp:positionV>
                  <wp:extent cx="1079500" cy="758190"/>
                  <wp:effectExtent l="0" t="0" r="0" b="3810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758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044A86C" w14:textId="77777777" w:rsidR="007631ED" w:rsidRPr="007631ED" w:rsidRDefault="007631ED" w:rsidP="007631ED">
            <w:pPr>
              <w:pStyle w:val="activity-numbered--mpc4"/>
              <w:spacing w:before="160"/>
              <w:rPr>
                <w:sz w:val="28"/>
                <w:szCs w:val="28"/>
              </w:rPr>
            </w:pPr>
            <w:r w:rsidRPr="007631ED">
              <w:rPr>
                <w:sz w:val="28"/>
                <w:szCs w:val="28"/>
              </w:rPr>
              <w:t>3</w:t>
            </w:r>
            <w:r w:rsidRPr="007631ED">
              <w:rPr>
                <w:sz w:val="28"/>
                <w:szCs w:val="28"/>
              </w:rPr>
              <w:tab/>
            </w:r>
          </w:p>
          <w:p w14:paraId="00CBD9E1" w14:textId="70690162" w:rsidR="007631ED" w:rsidRDefault="007631ED" w:rsidP="007631ED">
            <w:pPr>
              <w:pStyle w:val="activity-numbered"/>
              <w:rPr>
                <w:szCs w:val="28"/>
              </w:rPr>
            </w:pPr>
            <w:r w:rsidRPr="007631ED">
              <w:rPr>
                <w:szCs w:val="28"/>
              </w:rPr>
              <w:t>A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 w:rsidRPr="007631ED">
              <w:rPr>
                <w:szCs w:val="28"/>
              </w:rPr>
              <w:t>tail</w:t>
            </w:r>
          </w:p>
          <w:p w14:paraId="68DC5ECD" w14:textId="0D3158AC" w:rsidR="007631ED" w:rsidRPr="007631ED" w:rsidRDefault="007631ED" w:rsidP="007631ED">
            <w:pPr>
              <w:pStyle w:val="activity-numbered"/>
              <w:rPr>
                <w:szCs w:val="28"/>
              </w:rPr>
            </w:pPr>
            <w:r w:rsidRPr="007631ED">
              <w:rPr>
                <w:szCs w:val="28"/>
              </w:rPr>
              <w:t>B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 w:rsidRPr="007631ED">
              <w:rPr>
                <w:szCs w:val="28"/>
              </w:rPr>
              <w:t>wings</w:t>
            </w:r>
          </w:p>
        </w:tc>
      </w:tr>
      <w:tr w:rsidR="007631ED" w14:paraId="4A6EB9FC" w14:textId="77777777" w:rsidTr="007631ED">
        <w:trPr>
          <w:trHeight w:val="1418"/>
        </w:trPr>
        <w:tc>
          <w:tcPr>
            <w:tcW w:w="1922" w:type="dxa"/>
            <w:vAlign w:val="center"/>
          </w:tcPr>
          <w:p w14:paraId="7B9CB29D" w14:textId="77777777" w:rsidR="007631ED" w:rsidRDefault="007631ED" w:rsidP="007631ED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6064" behindDoc="0" locked="0" layoutInCell="1" allowOverlap="1" wp14:anchorId="05DD6F03" wp14:editId="16011374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144780</wp:posOffset>
                  </wp:positionV>
                  <wp:extent cx="1079500" cy="488950"/>
                  <wp:effectExtent l="0" t="0" r="0" b="6350"/>
                  <wp:wrapNone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500" cy="488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44295D52" w14:textId="77777777" w:rsidR="007631ED" w:rsidRPr="007631ED" w:rsidRDefault="007631ED" w:rsidP="007631ED">
            <w:pPr>
              <w:pStyle w:val="activity-numbered--mpc4"/>
              <w:spacing w:before="160"/>
              <w:rPr>
                <w:sz w:val="28"/>
                <w:szCs w:val="28"/>
              </w:rPr>
            </w:pPr>
            <w:r w:rsidRPr="007631ED">
              <w:rPr>
                <w:sz w:val="28"/>
                <w:szCs w:val="28"/>
              </w:rPr>
              <w:t>4</w:t>
            </w:r>
            <w:r w:rsidRPr="007631ED">
              <w:rPr>
                <w:sz w:val="28"/>
                <w:szCs w:val="28"/>
              </w:rPr>
              <w:tab/>
            </w:r>
          </w:p>
          <w:p w14:paraId="063C1E89" w14:textId="12B040EF" w:rsidR="007631ED" w:rsidRDefault="007631ED" w:rsidP="007631ED">
            <w:pPr>
              <w:pStyle w:val="activity-numbered"/>
              <w:rPr>
                <w:szCs w:val="28"/>
              </w:rPr>
            </w:pPr>
            <w:r w:rsidRPr="007631ED">
              <w:rPr>
                <w:szCs w:val="28"/>
              </w:rPr>
              <w:t>A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 w:rsidRPr="007631ED">
              <w:rPr>
                <w:szCs w:val="28"/>
              </w:rPr>
              <w:t>soup</w:t>
            </w:r>
          </w:p>
          <w:p w14:paraId="1B6636D4" w14:textId="23A074D3" w:rsidR="007631ED" w:rsidRPr="007631ED" w:rsidRDefault="007631ED" w:rsidP="007631ED">
            <w:pPr>
              <w:pStyle w:val="activity-numbered"/>
              <w:rPr>
                <w:szCs w:val="28"/>
              </w:rPr>
            </w:pPr>
            <w:r w:rsidRPr="007631ED">
              <w:rPr>
                <w:szCs w:val="28"/>
              </w:rPr>
              <w:t>B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 w:rsidRPr="007631ED">
              <w:rPr>
                <w:szCs w:val="28"/>
              </w:rPr>
              <w:t>pizza</w:t>
            </w:r>
          </w:p>
        </w:tc>
      </w:tr>
    </w:tbl>
    <w:p w14:paraId="1C084FA2" w14:textId="32437B87" w:rsidR="0045796A" w:rsidRDefault="0045796A" w:rsidP="007631ED">
      <w:pPr>
        <w:pStyle w:val="instruction"/>
        <w:spacing w:before="120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DA7605">
        <w:rPr>
          <w:rStyle w:val="marks-frame"/>
        </w:rPr>
        <w:t>4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3E9070C" wp14:editId="4253FCB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31688115" w:rsidR="00141B75" w:rsidRPr="00FE7652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002A3D" w:rsidRPr="00B96EB6">
        <w:t>Look and circle.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002A3D" w14:paraId="59586F88" w14:textId="77777777" w:rsidTr="00331079">
        <w:trPr>
          <w:cantSplit/>
          <w:trHeight w:val="1418"/>
        </w:trPr>
        <w:tc>
          <w:tcPr>
            <w:tcW w:w="3111" w:type="dxa"/>
            <w:vAlign w:val="center"/>
          </w:tcPr>
          <w:p w14:paraId="1040A9B5" w14:textId="77777777" w:rsidR="00002A3D" w:rsidRDefault="00002A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B556E9" wp14:editId="2B11EAF1">
                  <wp:extent cx="869315" cy="834191"/>
                  <wp:effectExtent l="0" t="0" r="0" b="444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329" cy="839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BBB4665" w14:textId="77777777" w:rsidR="00002A3D" w:rsidRDefault="00002A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E906CB" wp14:editId="696EF4D1">
                  <wp:extent cx="992505" cy="868442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561" cy="874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7A8848A9" w14:textId="77777777" w:rsidR="00002A3D" w:rsidRDefault="00002A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9736EA4" wp14:editId="3AADCC79">
                  <wp:extent cx="665659" cy="852641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659" cy="852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2A3D" w:rsidRPr="00685431" w14:paraId="1E5CF39C" w14:textId="77777777" w:rsidTr="00002A3D">
        <w:trPr>
          <w:cantSplit/>
          <w:trHeight w:val="850"/>
        </w:trPr>
        <w:tc>
          <w:tcPr>
            <w:tcW w:w="3111" w:type="dxa"/>
            <w:vAlign w:val="center"/>
          </w:tcPr>
          <w:p w14:paraId="1040B3A8" w14:textId="388A018B" w:rsidR="00002A3D" w:rsidRPr="00B96EB6" w:rsidRDefault="00002A3D" w:rsidP="00002A3D">
            <w:pPr>
              <w:pStyle w:val="activity-numbered--table"/>
            </w:pPr>
            <w:r w:rsidRPr="00B96EB6">
              <w:t>1</w:t>
            </w:r>
            <w:r w:rsidRPr="00B96EB6">
              <w:tab/>
            </w:r>
            <w:r w:rsidRPr="00B96EB6">
              <w:rPr>
                <w:b/>
              </w:rPr>
              <w:t>That</w:t>
            </w:r>
            <w:r w:rsidR="00DB3819">
              <w:rPr>
                <w:b/>
              </w:rPr>
              <w:t xml:space="preserve"> </w:t>
            </w:r>
            <w:r w:rsidRPr="00B96EB6">
              <w:t xml:space="preserve">/ </w:t>
            </w:r>
            <w:r w:rsidRPr="00B96EB6">
              <w:rPr>
                <w:b/>
              </w:rPr>
              <w:t>Those</w:t>
            </w:r>
          </w:p>
          <w:p w14:paraId="30BBA33A" w14:textId="3BF20584" w:rsidR="00002A3D" w:rsidRPr="00685431" w:rsidRDefault="00002A3D" w:rsidP="00002A3D">
            <w:pPr>
              <w:pStyle w:val="activity-numbered--table"/>
              <w:spacing w:line="300" w:lineRule="exact"/>
            </w:pPr>
            <w:r>
              <w:tab/>
            </w:r>
            <w:r w:rsidRPr="00B96EB6">
              <w:t>trousers are long.</w:t>
            </w:r>
          </w:p>
        </w:tc>
        <w:tc>
          <w:tcPr>
            <w:tcW w:w="3111" w:type="dxa"/>
            <w:vAlign w:val="center"/>
          </w:tcPr>
          <w:p w14:paraId="7894E8ED" w14:textId="77777777" w:rsidR="00002A3D" w:rsidRPr="00B96EB6" w:rsidRDefault="00002A3D" w:rsidP="00002A3D">
            <w:pPr>
              <w:pStyle w:val="activity-numbered--table"/>
            </w:pPr>
            <w:r w:rsidRPr="00B96EB6">
              <w:t>2</w:t>
            </w:r>
            <w:r w:rsidRPr="00B96EB6">
              <w:tab/>
            </w:r>
            <w:r w:rsidRPr="00B96EB6">
              <w:rPr>
                <w:b/>
              </w:rPr>
              <w:t>He’s</w:t>
            </w:r>
            <w:r w:rsidRPr="00B96EB6">
              <w:t xml:space="preserve"> / </w:t>
            </w:r>
            <w:r w:rsidRPr="00B96EB6">
              <w:rPr>
                <w:b/>
              </w:rPr>
              <w:t>She’s</w:t>
            </w:r>
            <w:r w:rsidRPr="00B96EB6">
              <w:t xml:space="preserve"> my</w:t>
            </w:r>
          </w:p>
          <w:p w14:paraId="2971B459" w14:textId="0E3DB051" w:rsidR="00002A3D" w:rsidRPr="00685431" w:rsidRDefault="00002A3D" w:rsidP="00002A3D">
            <w:pPr>
              <w:pStyle w:val="activity-numbered--centered"/>
              <w:jc w:val="left"/>
            </w:pPr>
            <w:r>
              <w:tab/>
            </w:r>
            <w:r w:rsidRPr="00B96EB6">
              <w:t>sister.</w:t>
            </w:r>
          </w:p>
        </w:tc>
        <w:tc>
          <w:tcPr>
            <w:tcW w:w="3111" w:type="dxa"/>
            <w:vAlign w:val="center"/>
          </w:tcPr>
          <w:p w14:paraId="116AFD54" w14:textId="77777777" w:rsidR="00002A3D" w:rsidRPr="00B96EB6" w:rsidRDefault="00002A3D" w:rsidP="00002A3D">
            <w:pPr>
              <w:pStyle w:val="activity-numbered--table"/>
            </w:pPr>
            <w:r w:rsidRPr="00B96EB6">
              <w:t>3</w:t>
            </w:r>
            <w:r w:rsidRPr="00B96EB6">
              <w:tab/>
              <w:t xml:space="preserve">This is </w:t>
            </w:r>
            <w:r w:rsidRPr="00B96EB6">
              <w:rPr>
                <w:b/>
              </w:rPr>
              <w:t>her</w:t>
            </w:r>
            <w:r w:rsidRPr="00B96EB6">
              <w:t xml:space="preserve"> / </w:t>
            </w:r>
            <w:r w:rsidRPr="00B96EB6">
              <w:rPr>
                <w:b/>
              </w:rPr>
              <w:t>his</w:t>
            </w:r>
            <w:r w:rsidRPr="00B96EB6">
              <w:t xml:space="preserve"> </w:t>
            </w:r>
          </w:p>
          <w:p w14:paraId="0A2090BA" w14:textId="20954F33" w:rsidR="00002A3D" w:rsidRPr="00685431" w:rsidRDefault="00002A3D" w:rsidP="00002A3D">
            <w:pPr>
              <w:pStyle w:val="activity-numbered--centered"/>
              <w:jc w:val="left"/>
            </w:pPr>
            <w:r>
              <w:tab/>
            </w:r>
            <w:r w:rsidRPr="00B96EB6">
              <w:t>jacket.</w:t>
            </w:r>
          </w:p>
        </w:tc>
      </w:tr>
      <w:tr w:rsidR="00002A3D" w14:paraId="09E32BCA" w14:textId="77777777" w:rsidTr="00331079">
        <w:trPr>
          <w:cantSplit/>
          <w:trHeight w:val="1418"/>
        </w:trPr>
        <w:tc>
          <w:tcPr>
            <w:tcW w:w="3111" w:type="dxa"/>
            <w:vAlign w:val="center"/>
          </w:tcPr>
          <w:p w14:paraId="6EFA5873" w14:textId="77777777" w:rsidR="00002A3D" w:rsidRDefault="00002A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D83DCFA" wp14:editId="4AE9F50F">
                  <wp:extent cx="677291" cy="900864"/>
                  <wp:effectExtent l="0" t="0" r="0" b="127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7443" cy="914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5201723" w14:textId="77777777" w:rsidR="00002A3D" w:rsidRDefault="00002A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7994ED" wp14:editId="0C6B1E30">
                  <wp:extent cx="1060704" cy="841551"/>
                  <wp:effectExtent l="0" t="0" r="635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244" cy="853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0B2447CD" w14:textId="77777777" w:rsidR="00002A3D" w:rsidRDefault="00002A3D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8430123" wp14:editId="0471D3D5">
                  <wp:extent cx="1069848" cy="863010"/>
                  <wp:effectExtent l="0" t="0" r="0" b="63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060" cy="873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2A3D" w14:paraId="6232961A" w14:textId="77777777" w:rsidTr="00002A3D">
        <w:trPr>
          <w:cantSplit/>
          <w:trHeight w:val="850"/>
        </w:trPr>
        <w:tc>
          <w:tcPr>
            <w:tcW w:w="3111" w:type="dxa"/>
            <w:vAlign w:val="center"/>
          </w:tcPr>
          <w:p w14:paraId="0E3D21C0" w14:textId="77777777" w:rsidR="00002A3D" w:rsidRPr="00B96EB6" w:rsidRDefault="00002A3D" w:rsidP="00002A3D">
            <w:pPr>
              <w:pStyle w:val="activity-numbered--table"/>
            </w:pPr>
            <w:r w:rsidRPr="00B96EB6">
              <w:t>4</w:t>
            </w:r>
            <w:r w:rsidRPr="00B96EB6">
              <w:tab/>
              <w:t xml:space="preserve">These are </w:t>
            </w:r>
            <w:r w:rsidRPr="00B96EB6">
              <w:rPr>
                <w:b/>
              </w:rPr>
              <w:t>her</w:t>
            </w:r>
            <w:r w:rsidRPr="00B96EB6">
              <w:t xml:space="preserve"> / </w:t>
            </w:r>
            <w:r w:rsidRPr="00B96EB6">
              <w:rPr>
                <w:b/>
              </w:rPr>
              <w:t>his</w:t>
            </w:r>
          </w:p>
          <w:p w14:paraId="6B138D37" w14:textId="54F60D13" w:rsidR="00002A3D" w:rsidRDefault="00002A3D" w:rsidP="00002A3D">
            <w:pPr>
              <w:pStyle w:val="activity-numbered--centered"/>
              <w:jc w:val="left"/>
            </w:pPr>
            <w:r>
              <w:tab/>
            </w:r>
            <w:r w:rsidRPr="00B96EB6">
              <w:t>socks.</w:t>
            </w:r>
          </w:p>
        </w:tc>
        <w:tc>
          <w:tcPr>
            <w:tcW w:w="3111" w:type="dxa"/>
            <w:vAlign w:val="center"/>
          </w:tcPr>
          <w:p w14:paraId="6979240B" w14:textId="77777777" w:rsidR="00002A3D" w:rsidRPr="00B96EB6" w:rsidRDefault="00002A3D" w:rsidP="00002A3D">
            <w:pPr>
              <w:pStyle w:val="activity-numbered--table"/>
            </w:pPr>
            <w:r w:rsidRPr="00B96EB6">
              <w:t>5</w:t>
            </w:r>
            <w:r w:rsidRPr="00B96EB6">
              <w:tab/>
              <w:t xml:space="preserve">I </w:t>
            </w:r>
            <w:r w:rsidRPr="00B96EB6">
              <w:rPr>
                <w:b/>
              </w:rPr>
              <w:t>like</w:t>
            </w:r>
            <w:r w:rsidRPr="00B96EB6">
              <w:t xml:space="preserve"> / </w:t>
            </w:r>
            <w:r w:rsidRPr="00B96EB6">
              <w:rPr>
                <w:b/>
              </w:rPr>
              <w:t>don’t like</w:t>
            </w:r>
          </w:p>
          <w:p w14:paraId="681D76F5" w14:textId="1241EE6B" w:rsidR="00002A3D" w:rsidRDefault="00002A3D" w:rsidP="00002A3D">
            <w:pPr>
              <w:pStyle w:val="activity-numbered--centered"/>
              <w:jc w:val="left"/>
            </w:pPr>
            <w:r>
              <w:tab/>
            </w:r>
            <w:r w:rsidRPr="00B96EB6">
              <w:t>apples.</w:t>
            </w:r>
          </w:p>
        </w:tc>
        <w:tc>
          <w:tcPr>
            <w:tcW w:w="3111" w:type="dxa"/>
            <w:vAlign w:val="center"/>
          </w:tcPr>
          <w:p w14:paraId="580DABD6" w14:textId="77777777" w:rsidR="00002A3D" w:rsidRPr="00B96EB6" w:rsidRDefault="00002A3D" w:rsidP="00002A3D">
            <w:pPr>
              <w:pStyle w:val="activity-numbered--table"/>
            </w:pPr>
            <w:r w:rsidRPr="00B96EB6">
              <w:t>6</w:t>
            </w:r>
            <w:r w:rsidRPr="00B96EB6">
              <w:tab/>
            </w:r>
            <w:r w:rsidRPr="00B96EB6">
              <w:rPr>
                <w:b/>
              </w:rPr>
              <w:t>These are</w:t>
            </w:r>
            <w:r w:rsidRPr="00B96EB6">
              <w:t xml:space="preserve"> / </w:t>
            </w:r>
            <w:r w:rsidRPr="00B96EB6">
              <w:rPr>
                <w:b/>
              </w:rPr>
              <w:t>This is</w:t>
            </w:r>
          </w:p>
          <w:p w14:paraId="4D697822" w14:textId="702A7547" w:rsidR="00002A3D" w:rsidRPr="00350086" w:rsidRDefault="00002A3D" w:rsidP="00002A3D">
            <w:pPr>
              <w:pStyle w:val="activity-numbered--centered"/>
              <w:spacing w:after="0"/>
              <w:jc w:val="left"/>
            </w:pPr>
            <w:r>
              <w:tab/>
            </w:r>
            <w:r w:rsidRPr="00B96EB6">
              <w:t>my eyes.</w:t>
            </w:r>
          </w:p>
        </w:tc>
      </w:tr>
    </w:tbl>
    <w:p w14:paraId="321EA6C1" w14:textId="2BC1CB81" w:rsidR="00141B75" w:rsidRPr="00683C0B" w:rsidRDefault="00141B75" w:rsidP="00002A3D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F04310">
        <w:rPr>
          <w:rStyle w:val="marks-frame"/>
        </w:rPr>
        <w:t>6</w:t>
      </w:r>
      <w:r>
        <w:rPr>
          <w:rStyle w:val="marks-frame"/>
        </w:rPr>
        <w:t> </w:t>
      </w:r>
    </w:p>
    <w:p w14:paraId="1B3792AE" w14:textId="77777777" w:rsidR="00F04310" w:rsidRPr="00B96EB6" w:rsidRDefault="00141B75" w:rsidP="00331079">
      <w:pPr>
        <w:pStyle w:val="instruction"/>
      </w:pPr>
      <w:r>
        <w:t>4</w:t>
      </w:r>
      <w:r>
        <w:tab/>
      </w:r>
      <w:r w:rsidR="00F04310" w:rsidRPr="00B96EB6">
        <w:t>Look, read and write.</w:t>
      </w:r>
    </w:p>
    <w:p w14:paraId="3E02E1D8" w14:textId="6F92F241" w:rsidR="00F04310" w:rsidRPr="00B96EB6" w:rsidRDefault="00F04310" w:rsidP="00F04310">
      <w:pPr>
        <w:pStyle w:val="wordpool-text"/>
        <w:ind w:right="4592"/>
        <w:rPr>
          <w:rStyle w:val="head-activityType"/>
          <w:color w:val="auto"/>
        </w:rPr>
      </w:pPr>
      <w:r>
        <w:t>like</w:t>
      </w:r>
      <w:r w:rsidRPr="00B96EB6">
        <w:t> </w:t>
      </w:r>
      <w:r w:rsidRPr="00B96EB6">
        <w:t>her</w:t>
      </w:r>
      <w:r w:rsidRPr="00B96EB6">
        <w:t> </w:t>
      </w:r>
      <w:r w:rsidRPr="00B96EB6">
        <w:t>He</w:t>
      </w:r>
      <w:r w:rsidRPr="00B96EB6">
        <w:t> </w:t>
      </w:r>
      <w:r w:rsidRPr="00B96EB6">
        <w:t>She</w:t>
      </w:r>
      <w:r w:rsidRPr="00B96EB6">
        <w:t> </w:t>
      </w:r>
      <w:r w:rsidRPr="00B96EB6">
        <w:t>These are</w:t>
      </w:r>
      <w:r w:rsidRPr="00B96EB6">
        <w:t> </w:t>
      </w:r>
      <w:r w:rsidRPr="00B96EB6">
        <w:t>This is</w:t>
      </w:r>
    </w:p>
    <w:tbl>
      <w:tblPr>
        <w:tblStyle w:val="TableGrid"/>
        <w:tblW w:w="9355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71"/>
        <w:gridCol w:w="2725"/>
        <w:gridCol w:w="1871"/>
        <w:gridCol w:w="2888"/>
      </w:tblGrid>
      <w:tr w:rsidR="00F04310" w14:paraId="77C13DFA" w14:textId="0EA5464B" w:rsidTr="004803D9">
        <w:trPr>
          <w:trHeight w:val="1418"/>
        </w:trPr>
        <w:tc>
          <w:tcPr>
            <w:tcW w:w="1871" w:type="dxa"/>
            <w:vAlign w:val="center"/>
          </w:tcPr>
          <w:p w14:paraId="35F50897" w14:textId="77777777" w:rsidR="00F04310" w:rsidRDefault="00F04310" w:rsidP="00F04310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825152" behindDoc="0" locked="0" layoutInCell="1" allowOverlap="1" wp14:anchorId="7DEB15E5" wp14:editId="1DD8554B">
                  <wp:simplePos x="0" y="0"/>
                  <wp:positionH relativeFrom="column">
                    <wp:posOffset>227965</wp:posOffset>
                  </wp:positionH>
                  <wp:positionV relativeFrom="paragraph">
                    <wp:posOffset>-5080</wp:posOffset>
                  </wp:positionV>
                  <wp:extent cx="618490" cy="796925"/>
                  <wp:effectExtent l="0" t="0" r="3810" b="3175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490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25" w:type="dxa"/>
            <w:vAlign w:val="center"/>
          </w:tcPr>
          <w:p w14:paraId="1AA06368" w14:textId="65A4CC15" w:rsidR="00F04310" w:rsidRDefault="00F04310" w:rsidP="004803D9">
            <w:pPr>
              <w:pStyle w:val="activity-numbered"/>
              <w:ind w:left="284" w:right="0"/>
              <w:rPr>
                <w:szCs w:val="24"/>
              </w:rPr>
            </w:pPr>
            <w:r w:rsidRPr="00B96EB6">
              <w:rPr>
                <w:szCs w:val="24"/>
              </w:rPr>
              <w:t>1</w:t>
            </w:r>
            <w:r>
              <w:rPr>
                <w:szCs w:val="24"/>
              </w:rPr>
              <w:tab/>
            </w:r>
            <w:r w:rsidRPr="00B96EB6">
              <w:rPr>
                <w:rStyle w:val="wol"/>
              </w:rPr>
              <w:t>                           </w:t>
            </w:r>
            <w:r w:rsidRPr="00B96EB6">
              <w:rPr>
                <w:szCs w:val="24"/>
              </w:rPr>
              <w:t xml:space="preserve"> </w:t>
            </w:r>
            <w:r w:rsidR="007C5E42">
              <w:rPr>
                <w:szCs w:val="24"/>
              </w:rPr>
              <w:t>’</w:t>
            </w:r>
            <w:r w:rsidRPr="00B96EB6">
              <w:rPr>
                <w:szCs w:val="24"/>
              </w:rPr>
              <w:t>s my</w:t>
            </w:r>
          </w:p>
          <w:p w14:paraId="4A2072AF" w14:textId="724EB170" w:rsidR="00F04310" w:rsidRPr="00AC5256" w:rsidRDefault="00F04310" w:rsidP="004803D9">
            <w:pPr>
              <w:pStyle w:val="activity-numbered"/>
              <w:ind w:left="284" w:right="0"/>
            </w:pPr>
            <w:r>
              <w:rPr>
                <w:szCs w:val="24"/>
              </w:rPr>
              <w:tab/>
            </w:r>
            <w:r w:rsidRPr="00B96EB6">
              <w:rPr>
                <w:szCs w:val="24"/>
              </w:rPr>
              <w:t>mum.</w:t>
            </w:r>
          </w:p>
        </w:tc>
        <w:tc>
          <w:tcPr>
            <w:tcW w:w="1871" w:type="dxa"/>
            <w:vAlign w:val="center"/>
          </w:tcPr>
          <w:p w14:paraId="025A2886" w14:textId="68460E8B" w:rsidR="00F04310" w:rsidRPr="00AC5256" w:rsidRDefault="00F04310" w:rsidP="00F04310">
            <w:pPr>
              <w:pStyle w:val="activity-numbered"/>
              <w:ind w:left="284" w:right="0"/>
            </w:pPr>
            <w:r>
              <w:rPr>
                <w:noProof/>
              </w:rPr>
              <w:drawing>
                <wp:anchor distT="0" distB="0" distL="114300" distR="114300" simplePos="0" relativeHeight="251828224" behindDoc="0" locked="0" layoutInCell="1" allowOverlap="1" wp14:anchorId="62A8EA19" wp14:editId="0F4CD998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-6985</wp:posOffset>
                  </wp:positionV>
                  <wp:extent cx="1076960" cy="826135"/>
                  <wp:effectExtent l="0" t="0" r="2540" b="0"/>
                  <wp:wrapNone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960" cy="826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888" w:type="dxa"/>
            <w:vAlign w:val="center"/>
          </w:tcPr>
          <w:p w14:paraId="1A48B02D" w14:textId="3AD706AB" w:rsidR="00F04310" w:rsidRPr="00B96EB6" w:rsidRDefault="00F04310" w:rsidP="004803D9">
            <w:pPr>
              <w:pStyle w:val="activity-numbered--table"/>
              <w:tabs>
                <w:tab w:val="clear" w:pos="284"/>
                <w:tab w:val="clear" w:pos="567"/>
                <w:tab w:val="left" w:pos="340"/>
              </w:tabs>
              <w:spacing w:after="0"/>
              <w:ind w:left="0" w:firstLine="0"/>
              <w:rPr>
                <w:szCs w:val="24"/>
              </w:rPr>
            </w:pPr>
            <w:r w:rsidRPr="00B96EB6">
              <w:rPr>
                <w:szCs w:val="24"/>
              </w:rPr>
              <w:t>4</w:t>
            </w:r>
            <w:r>
              <w:rPr>
                <w:szCs w:val="24"/>
              </w:rPr>
              <w:tab/>
            </w:r>
            <w:r w:rsidRPr="00B96EB6">
              <w:rPr>
                <w:szCs w:val="24"/>
              </w:rPr>
              <w:t>I</w:t>
            </w:r>
            <w:r>
              <w:rPr>
                <w:szCs w:val="24"/>
              </w:rPr>
              <w:t xml:space="preserve"> </w:t>
            </w:r>
            <w:r>
              <w:rPr>
                <w:rStyle w:val="wol"/>
              </w:rPr>
              <w:t>                       </w:t>
            </w:r>
            <w:r w:rsidRPr="00B96EB6">
              <w:rPr>
                <w:rStyle w:val="wol"/>
              </w:rPr>
              <w:t>            </w:t>
            </w:r>
            <w:r w:rsidRPr="00B96EB6">
              <w:rPr>
                <w:szCs w:val="24"/>
              </w:rPr>
              <w:t xml:space="preserve"> </w:t>
            </w:r>
          </w:p>
          <w:p w14:paraId="4136ED5C" w14:textId="3E011624" w:rsidR="00F04310" w:rsidRPr="00AC5256" w:rsidRDefault="00F04310" w:rsidP="004803D9">
            <w:pPr>
              <w:pStyle w:val="activity-numbered"/>
              <w:tabs>
                <w:tab w:val="clear" w:pos="567"/>
                <w:tab w:val="left" w:pos="340"/>
              </w:tabs>
              <w:ind w:left="454" w:right="0"/>
            </w:pPr>
            <w:r>
              <w:rPr>
                <w:szCs w:val="24"/>
              </w:rPr>
              <w:tab/>
            </w:r>
            <w:r w:rsidRPr="00B96EB6">
              <w:rPr>
                <w:szCs w:val="24"/>
              </w:rPr>
              <w:t>grapes.</w:t>
            </w:r>
          </w:p>
        </w:tc>
      </w:tr>
      <w:tr w:rsidR="00F04310" w14:paraId="6086A0C5" w14:textId="3D6E6214" w:rsidTr="004803D9">
        <w:trPr>
          <w:trHeight w:val="1418"/>
        </w:trPr>
        <w:tc>
          <w:tcPr>
            <w:tcW w:w="1871" w:type="dxa"/>
            <w:vAlign w:val="center"/>
          </w:tcPr>
          <w:p w14:paraId="4B73A471" w14:textId="77777777" w:rsidR="00F04310" w:rsidRDefault="00F04310" w:rsidP="00F04310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826176" behindDoc="0" locked="0" layoutInCell="1" allowOverlap="1" wp14:anchorId="16C61145" wp14:editId="74D4972E">
                  <wp:simplePos x="0" y="0"/>
                  <wp:positionH relativeFrom="column">
                    <wp:posOffset>267335</wp:posOffset>
                  </wp:positionH>
                  <wp:positionV relativeFrom="paragraph">
                    <wp:posOffset>-4445</wp:posOffset>
                  </wp:positionV>
                  <wp:extent cx="528320" cy="796925"/>
                  <wp:effectExtent l="0" t="0" r="5080" b="3175"/>
                  <wp:wrapNone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320" cy="79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25" w:type="dxa"/>
            <w:vAlign w:val="center"/>
          </w:tcPr>
          <w:p w14:paraId="3A2A80DD" w14:textId="10725E24" w:rsidR="00DE2E80" w:rsidRDefault="00F04310" w:rsidP="004803D9">
            <w:pPr>
              <w:pStyle w:val="activity-numbered--table"/>
              <w:spacing w:after="0"/>
              <w:rPr>
                <w:szCs w:val="24"/>
              </w:rPr>
            </w:pPr>
            <w:r w:rsidRPr="00B96EB6">
              <w:rPr>
                <w:szCs w:val="24"/>
              </w:rPr>
              <w:t>2</w:t>
            </w:r>
            <w:r>
              <w:rPr>
                <w:szCs w:val="24"/>
              </w:rPr>
              <w:tab/>
            </w:r>
            <w:r w:rsidR="00BA2CC5" w:rsidRPr="00B96EB6">
              <w:rPr>
                <w:rStyle w:val="wol"/>
              </w:rPr>
              <w:t>                                         </w:t>
            </w:r>
          </w:p>
          <w:p w14:paraId="7DF19894" w14:textId="4D5438AC" w:rsidR="00F04310" w:rsidRPr="00AC5256" w:rsidRDefault="00DE2E80" w:rsidP="00DE2E80">
            <w:pPr>
              <w:pStyle w:val="activity-numbered--table"/>
              <w:spacing w:after="0"/>
            </w:pPr>
            <w:r>
              <w:rPr>
                <w:szCs w:val="24"/>
              </w:rPr>
              <w:tab/>
            </w:r>
            <w:r w:rsidR="00F04310" w:rsidRPr="00B96EB6">
              <w:rPr>
                <w:szCs w:val="24"/>
              </w:rPr>
              <w:t>my</w:t>
            </w:r>
            <w:r>
              <w:rPr>
                <w:szCs w:val="24"/>
              </w:rPr>
              <w:t xml:space="preserve"> </w:t>
            </w:r>
            <w:r w:rsidR="00F04310" w:rsidRPr="00B96EB6">
              <w:rPr>
                <w:szCs w:val="24"/>
              </w:rPr>
              <w:t>mouth.</w:t>
            </w:r>
          </w:p>
        </w:tc>
        <w:tc>
          <w:tcPr>
            <w:tcW w:w="1871" w:type="dxa"/>
            <w:vAlign w:val="center"/>
          </w:tcPr>
          <w:p w14:paraId="15D72ADF" w14:textId="7590998A" w:rsidR="00F04310" w:rsidRPr="00AC5256" w:rsidRDefault="00F04310" w:rsidP="00F04310">
            <w:pPr>
              <w:pStyle w:val="activity-numbered"/>
              <w:ind w:left="284" w:right="0"/>
            </w:pPr>
            <w:r>
              <w:rPr>
                <w:noProof/>
              </w:rPr>
              <w:drawing>
                <wp:anchor distT="0" distB="0" distL="114300" distR="114300" simplePos="0" relativeHeight="251829248" behindDoc="0" locked="0" layoutInCell="1" allowOverlap="1" wp14:anchorId="475F425C" wp14:editId="4B1D740C">
                  <wp:simplePos x="0" y="0"/>
                  <wp:positionH relativeFrom="column">
                    <wp:posOffset>294640</wp:posOffset>
                  </wp:positionH>
                  <wp:positionV relativeFrom="paragraph">
                    <wp:posOffset>-4445</wp:posOffset>
                  </wp:positionV>
                  <wp:extent cx="504000" cy="820800"/>
                  <wp:effectExtent l="0" t="0" r="4445" b="5080"/>
                  <wp:wrapNone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000" cy="82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888" w:type="dxa"/>
            <w:vAlign w:val="center"/>
          </w:tcPr>
          <w:p w14:paraId="5001AD95" w14:textId="77777777" w:rsidR="00F04310" w:rsidRDefault="00F04310" w:rsidP="004803D9">
            <w:pPr>
              <w:pStyle w:val="activity-numbered--table"/>
              <w:tabs>
                <w:tab w:val="clear" w:pos="567"/>
                <w:tab w:val="left" w:pos="340"/>
              </w:tabs>
              <w:spacing w:after="0"/>
              <w:ind w:left="0" w:firstLine="0"/>
              <w:rPr>
                <w:szCs w:val="24"/>
              </w:rPr>
            </w:pPr>
            <w:r w:rsidRPr="00B96EB6">
              <w:rPr>
                <w:szCs w:val="24"/>
              </w:rPr>
              <w:t>5</w:t>
            </w:r>
            <w:r>
              <w:rPr>
                <w:szCs w:val="24"/>
              </w:rPr>
              <w:tab/>
            </w:r>
            <w:r w:rsidRPr="00B96EB6">
              <w:rPr>
                <w:rStyle w:val="wol"/>
              </w:rPr>
              <w:t>                                         </w:t>
            </w:r>
          </w:p>
          <w:p w14:paraId="79184A27" w14:textId="50524E08" w:rsidR="00F04310" w:rsidRPr="00AC5256" w:rsidRDefault="00F04310" w:rsidP="004803D9">
            <w:pPr>
              <w:pStyle w:val="activity-numbered"/>
              <w:tabs>
                <w:tab w:val="clear" w:pos="567"/>
                <w:tab w:val="left" w:pos="340"/>
              </w:tabs>
              <w:ind w:left="454" w:right="0"/>
            </w:pPr>
            <w:r>
              <w:rPr>
                <w:szCs w:val="24"/>
              </w:rPr>
              <w:tab/>
            </w:r>
            <w:r w:rsidRPr="00B96EB6">
              <w:rPr>
                <w:szCs w:val="24"/>
              </w:rPr>
              <w:t>my arms.</w:t>
            </w:r>
          </w:p>
        </w:tc>
      </w:tr>
      <w:tr w:rsidR="00F04310" w14:paraId="5BBAF340" w14:textId="23A5D21E" w:rsidTr="004803D9">
        <w:trPr>
          <w:trHeight w:val="1418"/>
        </w:trPr>
        <w:tc>
          <w:tcPr>
            <w:tcW w:w="1871" w:type="dxa"/>
            <w:vAlign w:val="center"/>
          </w:tcPr>
          <w:p w14:paraId="27D29CC7" w14:textId="77777777" w:rsidR="00F04310" w:rsidRDefault="00F04310" w:rsidP="00F04310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827200" behindDoc="0" locked="0" layoutInCell="1" allowOverlap="1" wp14:anchorId="28A245F4" wp14:editId="40D71CFF">
                  <wp:simplePos x="0" y="0"/>
                  <wp:positionH relativeFrom="column">
                    <wp:posOffset>299085</wp:posOffset>
                  </wp:positionH>
                  <wp:positionV relativeFrom="paragraph">
                    <wp:posOffset>-12065</wp:posOffset>
                  </wp:positionV>
                  <wp:extent cx="462915" cy="787400"/>
                  <wp:effectExtent l="0" t="0" r="0" b="0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915" cy="78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25" w:type="dxa"/>
            <w:vAlign w:val="center"/>
          </w:tcPr>
          <w:p w14:paraId="6EE9955F" w14:textId="4766062A" w:rsidR="00F04310" w:rsidRPr="00B96EB6" w:rsidRDefault="00F04310" w:rsidP="004803D9">
            <w:pPr>
              <w:pStyle w:val="activity-numbered--table"/>
              <w:spacing w:after="0"/>
              <w:rPr>
                <w:szCs w:val="24"/>
              </w:rPr>
            </w:pPr>
            <w:r w:rsidRPr="00B96EB6">
              <w:rPr>
                <w:szCs w:val="24"/>
              </w:rPr>
              <w:t>3</w:t>
            </w:r>
            <w:r>
              <w:rPr>
                <w:szCs w:val="24"/>
              </w:rPr>
              <w:tab/>
            </w:r>
            <w:r w:rsidRPr="00B96EB6">
              <w:rPr>
                <w:szCs w:val="24"/>
              </w:rPr>
              <w:t xml:space="preserve">This is </w:t>
            </w:r>
            <w:r w:rsidRPr="00B96EB6">
              <w:rPr>
                <w:rStyle w:val="wol"/>
              </w:rPr>
              <w:t>                    </w:t>
            </w:r>
            <w:r w:rsidRPr="00B96EB6">
              <w:rPr>
                <w:szCs w:val="24"/>
              </w:rPr>
              <w:t xml:space="preserve"> </w:t>
            </w:r>
          </w:p>
          <w:p w14:paraId="5531280D" w14:textId="251CCB78" w:rsidR="00F04310" w:rsidRPr="00AC5256" w:rsidRDefault="00F04310" w:rsidP="004803D9">
            <w:pPr>
              <w:pStyle w:val="activity-numbered"/>
              <w:ind w:left="284" w:right="0"/>
            </w:pPr>
            <w:r>
              <w:rPr>
                <w:szCs w:val="24"/>
              </w:rPr>
              <w:tab/>
            </w:r>
            <w:r w:rsidRPr="00B96EB6">
              <w:rPr>
                <w:szCs w:val="24"/>
              </w:rPr>
              <w:t>T-shirt.</w:t>
            </w:r>
          </w:p>
        </w:tc>
        <w:tc>
          <w:tcPr>
            <w:tcW w:w="1871" w:type="dxa"/>
            <w:vAlign w:val="center"/>
          </w:tcPr>
          <w:p w14:paraId="287D3623" w14:textId="05F34890" w:rsidR="00F04310" w:rsidRPr="00AC5256" w:rsidRDefault="00F04310" w:rsidP="00F04310">
            <w:pPr>
              <w:pStyle w:val="activity-numbered"/>
              <w:ind w:left="284" w:right="0"/>
            </w:pPr>
            <w:r>
              <w:rPr>
                <w:noProof/>
              </w:rPr>
              <w:drawing>
                <wp:anchor distT="0" distB="0" distL="114300" distR="114300" simplePos="0" relativeHeight="251830272" behindDoc="0" locked="0" layoutInCell="1" allowOverlap="1" wp14:anchorId="61337D6C" wp14:editId="2DB2216A">
                  <wp:simplePos x="0" y="0"/>
                  <wp:positionH relativeFrom="column">
                    <wp:posOffset>218440</wp:posOffset>
                  </wp:positionH>
                  <wp:positionV relativeFrom="paragraph">
                    <wp:posOffset>-14605</wp:posOffset>
                  </wp:positionV>
                  <wp:extent cx="698400" cy="874800"/>
                  <wp:effectExtent l="0" t="0" r="635" b="1905"/>
                  <wp:wrapNone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8400" cy="87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888" w:type="dxa"/>
            <w:vAlign w:val="center"/>
          </w:tcPr>
          <w:p w14:paraId="00AB480C" w14:textId="7F3E1FF1" w:rsidR="00F04310" w:rsidRDefault="00F04310" w:rsidP="004803D9">
            <w:pPr>
              <w:pStyle w:val="activity-numbered"/>
              <w:tabs>
                <w:tab w:val="clear" w:pos="567"/>
                <w:tab w:val="left" w:pos="340"/>
              </w:tabs>
              <w:ind w:left="454" w:right="0"/>
              <w:rPr>
                <w:szCs w:val="24"/>
              </w:rPr>
            </w:pPr>
            <w:r w:rsidRPr="00B96EB6">
              <w:rPr>
                <w:szCs w:val="24"/>
              </w:rPr>
              <w:t>6</w:t>
            </w:r>
            <w:r>
              <w:rPr>
                <w:szCs w:val="24"/>
              </w:rPr>
              <w:tab/>
            </w:r>
            <w:r w:rsidRPr="00B96EB6">
              <w:rPr>
                <w:szCs w:val="24"/>
              </w:rPr>
              <w:tab/>
            </w:r>
            <w:r>
              <w:rPr>
                <w:rStyle w:val="wol"/>
              </w:rPr>
              <w:t>                          </w:t>
            </w:r>
            <w:r w:rsidRPr="00B96EB6">
              <w:rPr>
                <w:rStyle w:val="wol"/>
              </w:rPr>
              <w:t>        </w:t>
            </w:r>
            <w:r w:rsidRPr="00B96EB6">
              <w:rPr>
                <w:szCs w:val="24"/>
              </w:rPr>
              <w:t xml:space="preserve"> </w:t>
            </w:r>
            <w:r w:rsidR="007C5E42">
              <w:rPr>
                <w:szCs w:val="24"/>
              </w:rPr>
              <w:t>’</w:t>
            </w:r>
            <w:r w:rsidRPr="00B96EB6">
              <w:rPr>
                <w:szCs w:val="24"/>
              </w:rPr>
              <w:t>s</w:t>
            </w:r>
          </w:p>
          <w:p w14:paraId="71FD4B31" w14:textId="45F7AD9B" w:rsidR="00F04310" w:rsidRPr="00AC5256" w:rsidRDefault="00F04310" w:rsidP="004803D9">
            <w:pPr>
              <w:pStyle w:val="activity-numbered"/>
              <w:tabs>
                <w:tab w:val="clear" w:pos="567"/>
                <w:tab w:val="left" w:pos="340"/>
              </w:tabs>
              <w:ind w:left="454" w:right="0"/>
            </w:pPr>
            <w:r>
              <w:rPr>
                <w:szCs w:val="24"/>
              </w:rPr>
              <w:tab/>
            </w:r>
            <w:r w:rsidRPr="00B96EB6">
              <w:rPr>
                <w:szCs w:val="24"/>
              </w:rPr>
              <w:t>my grandpa.</w:t>
            </w:r>
          </w:p>
        </w:tc>
      </w:tr>
    </w:tbl>
    <w:p w14:paraId="229C8E83" w14:textId="77777777" w:rsidR="004A2A35" w:rsidRDefault="00141B75" w:rsidP="00141B75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</w:p>
    <w:p w14:paraId="757F32A1" w14:textId="5EEC1989" w:rsidR="00013650" w:rsidRPr="00141B75" w:rsidRDefault="00013650" w:rsidP="004A2A35">
      <w:pPr>
        <w:pStyle w:val="activity-numbered"/>
        <w:rPr>
          <w:rFonts w:ascii="Calibri" w:hAnsi="Calibri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56B75E5" wp14:editId="282D6A7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F5C99A0" w14:textId="604D5EA1" w:rsidR="00864B62" w:rsidRPr="002D2043" w:rsidRDefault="00864B62" w:rsidP="00864B62">
      <w:pPr>
        <w:pStyle w:val="instruction"/>
      </w:pPr>
      <w:r w:rsidRPr="002D2043">
        <w:t>5</w:t>
      </w:r>
      <w:r w:rsidRPr="002D2043">
        <w:tab/>
      </w:r>
      <w:r w:rsidRPr="004C2303">
        <w:t xml:space="preserve">Read and </w:t>
      </w:r>
      <w:r w:rsidR="007C5E42" w:rsidRPr="00B96EB6">
        <w:t xml:space="preserve">tick </w:t>
      </w:r>
      <w:r w:rsidR="007C5E42" w:rsidRPr="00B96EB6">
        <w:rPr>
          <w:noProof/>
          <w:position w:val="-6"/>
          <w:lang w:eastAsia="es-ES"/>
        </w:rPr>
        <w:drawing>
          <wp:inline distT="0" distB="0" distL="0" distR="0" wp14:anchorId="13342D71" wp14:editId="53C0118E">
            <wp:extent cx="177800" cy="2032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5E42" w:rsidRPr="00B96EB6">
        <w:t>.</w:t>
      </w:r>
    </w:p>
    <w:p w14:paraId="4E7E81B1" w14:textId="77777777" w:rsidR="00864B62" w:rsidRDefault="00864B62" w:rsidP="00864B62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6382762" wp14:editId="7159A387">
                <wp:simplePos x="0" y="0"/>
                <wp:positionH relativeFrom="column">
                  <wp:posOffset>185166</wp:posOffset>
                </wp:positionH>
                <wp:positionV relativeFrom="paragraph">
                  <wp:posOffset>53594</wp:posOffset>
                </wp:positionV>
                <wp:extent cx="4837176" cy="2779776"/>
                <wp:effectExtent l="0" t="0" r="1905" b="1905"/>
                <wp:wrapNone/>
                <wp:docPr id="102631488" name="Text Box 102631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7176" cy="27797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7778A4" w14:textId="77777777" w:rsidR="00864B62" w:rsidRDefault="00864B62" w:rsidP="00864B6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71EECA" wp14:editId="7D0300B2">
                                  <wp:extent cx="4791075" cy="2713373"/>
                                  <wp:effectExtent l="0" t="0" r="0" b="4445"/>
                                  <wp:docPr id="102631425" name="Picture 1026314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31425" name="WC1SEmail.jpg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91075" cy="27133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382762" id="_x0000_t202" coordsize="21600,21600" o:spt="202" path="m,l,21600r21600,l21600,xe">
                <v:stroke joinstyle="miter"/>
                <v:path gradientshapeok="t" o:connecttype="rect"/>
              </v:shapetype>
              <v:shape id="Text Box 102631488" o:spid="_x0000_s1029" type="#_x0000_t202" style="position:absolute;margin-left:14.6pt;margin-top:4.2pt;width:380.9pt;height:218.9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" filled="f" stroked="f" strokeweight=".5pt">
                <v:textbox inset="0,0,0,0">
                  <w:txbxContent>
                    <w:p w14:paraId="037778A4" w14:textId="77777777" w:rsidR="00864B62" w:rsidRDefault="00864B62" w:rsidP="00864B62">
                      <w:r>
                        <w:rPr>
                          <w:noProof/>
                        </w:rPr>
                        <w:drawing>
                          <wp:inline distT="0" distB="0" distL="0" distR="0" wp14:anchorId="7471EECA" wp14:editId="7D0300B2">
                            <wp:extent cx="4791075" cy="2713373"/>
                            <wp:effectExtent l="0" t="0" r="0" b="4445"/>
                            <wp:docPr id="102631425" name="Picture 1026314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31425" name="WC1SEmail.jpg"/>
                                    <pic:cNvPicPr/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91075" cy="27133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64232CC" w14:textId="3ECCF84F" w:rsidR="00864B62" w:rsidRDefault="00864B62" w:rsidP="00864B62">
      <w:pPr>
        <w:pStyle w:val="Note"/>
        <w:spacing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8311D6D" wp14:editId="330ABB45">
                <wp:simplePos x="0" y="0"/>
                <wp:positionH relativeFrom="column">
                  <wp:posOffset>203200</wp:posOffset>
                </wp:positionH>
                <wp:positionV relativeFrom="paragraph">
                  <wp:posOffset>174371</wp:posOffset>
                </wp:positionV>
                <wp:extent cx="4535424" cy="2295144"/>
                <wp:effectExtent l="0" t="0" r="0" b="0"/>
                <wp:wrapNone/>
                <wp:docPr id="102631493" name="Text Box 102631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5424" cy="22951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630555" w14:textId="0B220A3A" w:rsidR="00864B62" w:rsidRPr="0014308A" w:rsidRDefault="00407C3A" w:rsidP="007C5E42">
                            <w:pPr>
                              <w:pStyle w:val="table-text"/>
                              <w:tabs>
                                <w:tab w:val="left" w:pos="3486"/>
                                <w:tab w:val="left" w:pos="3544"/>
                              </w:tabs>
                              <w:spacing w:after="120" w:line="276" w:lineRule="auto"/>
                              <w:ind w:left="56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Callum</w:t>
                            </w:r>
                            <w:r w:rsidR="00864B62">
                              <w:rPr>
                                <w:sz w:val="18"/>
                                <w:szCs w:val="18"/>
                              </w:rPr>
                              <w:tab/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Lara</w:t>
                            </w:r>
                          </w:p>
                          <w:p w14:paraId="7E5D2A19" w14:textId="77777777" w:rsidR="004A2A35" w:rsidRPr="007C5E42" w:rsidRDefault="004A2A35" w:rsidP="007C5E42">
                            <w:pPr>
                              <w:spacing w:before="560"/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7C5E42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Hi Lara,</w:t>
                            </w:r>
                          </w:p>
                          <w:p w14:paraId="5724EB08" w14:textId="77777777" w:rsidR="004A2A35" w:rsidRPr="007C5E42" w:rsidRDefault="004A2A35" w:rsidP="007C5E42">
                            <w:pPr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7C5E42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How are you?</w:t>
                            </w:r>
                          </w:p>
                          <w:p w14:paraId="75F4ADE6" w14:textId="77777777" w:rsidR="006E60DF" w:rsidRPr="007C5E42" w:rsidRDefault="004A2A35" w:rsidP="007C5E42">
                            <w:pPr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7C5E42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 xml:space="preserve">This is my family. I’ve got a dad. His name is Ben. I’ve got a mum. Her name is Lidia. I’ve got a brother. His name is Dan. He’s ten. I’ve got an orange cat, too. It's got a very long tail. These are Dan's favourite clothes. He’s got a colourful T-shirt. He’s got long trousers, white socks and a red cap. His cap is new! </w:t>
                            </w:r>
                          </w:p>
                          <w:p w14:paraId="06A15A69" w14:textId="234700C1" w:rsidR="004A2A35" w:rsidRPr="007C5E42" w:rsidRDefault="004A2A35" w:rsidP="007C5E42">
                            <w:pPr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7C5E42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At home, my favourite food is pizza. I like strawberries, too. What's your favourite food?</w:t>
                            </w:r>
                          </w:p>
                          <w:p w14:paraId="310012DF" w14:textId="77777777" w:rsidR="007C5E42" w:rsidRPr="007C5E42" w:rsidRDefault="004A2A35" w:rsidP="007C5E42">
                            <w:pPr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7C5E42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From,</w:t>
                            </w:r>
                          </w:p>
                          <w:p w14:paraId="3D2A07C1" w14:textId="3677E7B0" w:rsidR="00864B62" w:rsidRPr="007C5E42" w:rsidRDefault="004A2A35" w:rsidP="007C5E42">
                            <w:pPr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7C5E42">
                              <w:rPr>
                                <w:rFonts w:asciiTheme="minorHAnsi" w:hAnsiTheme="minorHAnsi"/>
                                <w:color w:val="000000"/>
                                <w:sz w:val="21"/>
                                <w:szCs w:val="21"/>
                              </w:rPr>
                              <w:t>Callum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311D6D" id="_x0000_t202" coordsize="21600,21600" o:spt="202" path="m,l,21600r21600,l21600,xe">
                <v:stroke joinstyle="miter"/>
                <v:path gradientshapeok="t" o:connecttype="rect"/>
              </v:shapetype>
              <v:shape id="Text Box 102631493" o:spid="_x0000_s1030" type="#_x0000_t202" style="position:absolute;margin-left:16pt;margin-top:13.75pt;width:357.1pt;height:180.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" filled="f" stroked="f" strokeweight=".5pt">
                <v:textbox>
                  <w:txbxContent>
                    <w:p w14:paraId="01630555" w14:textId="0B220A3A" w:rsidR="00864B62" w:rsidRPr="0014308A" w:rsidRDefault="00407C3A" w:rsidP="007C5E42">
                      <w:pPr>
                        <w:pStyle w:val="table-text"/>
                        <w:tabs>
                          <w:tab w:val="left" w:pos="3486"/>
                          <w:tab w:val="left" w:pos="3544"/>
                        </w:tabs>
                        <w:spacing w:after="120" w:line="276" w:lineRule="auto"/>
                        <w:ind w:left="56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Callum</w:t>
                      </w:r>
                      <w:r w:rsidR="00864B62">
                        <w:rPr>
                          <w:sz w:val="18"/>
                          <w:szCs w:val="18"/>
                        </w:rPr>
                        <w:tab/>
                      </w:r>
                      <w:r>
                        <w:rPr>
                          <w:sz w:val="18"/>
                          <w:szCs w:val="18"/>
                        </w:rPr>
                        <w:t>Lara</w:t>
                      </w:r>
                    </w:p>
                    <w:p w14:paraId="7E5D2A19" w14:textId="77777777" w:rsidR="004A2A35" w:rsidRPr="007C5E42" w:rsidRDefault="004A2A35" w:rsidP="007C5E42">
                      <w:pPr>
                        <w:spacing w:before="560"/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7C5E42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Hi Lara,</w:t>
                      </w:r>
                    </w:p>
                    <w:p w14:paraId="5724EB08" w14:textId="77777777" w:rsidR="004A2A35" w:rsidRPr="007C5E42" w:rsidRDefault="004A2A35" w:rsidP="007C5E42">
                      <w:pPr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7C5E42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How are you?</w:t>
                      </w:r>
                    </w:p>
                    <w:p w14:paraId="75F4ADE6" w14:textId="77777777" w:rsidR="006E60DF" w:rsidRPr="007C5E42" w:rsidRDefault="004A2A35" w:rsidP="007C5E42">
                      <w:pPr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7C5E42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 xml:space="preserve">This is my family. I’ve got a dad. His name is Ben. I’ve got a mum. Her name is Lidia. I’ve got a brother. His name is Dan. He’s ten. I’ve got an orange cat, too. It's got a very long tail. These are Dan's favourite clothes. He’s got a colourful T-shirt. He’s got long trousers, white socks and a red cap. His cap is new! </w:t>
                      </w:r>
                    </w:p>
                    <w:p w14:paraId="06A15A69" w14:textId="234700C1" w:rsidR="004A2A35" w:rsidRPr="007C5E42" w:rsidRDefault="004A2A35" w:rsidP="007C5E42">
                      <w:pPr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7C5E42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At home, my favourite food is pizza. I like strawberries, too. What's your favourite food?</w:t>
                      </w:r>
                    </w:p>
                    <w:p w14:paraId="310012DF" w14:textId="77777777" w:rsidR="007C5E42" w:rsidRPr="007C5E42" w:rsidRDefault="004A2A35" w:rsidP="007C5E42">
                      <w:pPr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7C5E42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From,</w:t>
                      </w:r>
                    </w:p>
                    <w:p w14:paraId="3D2A07C1" w14:textId="3677E7B0" w:rsidR="00864B62" w:rsidRPr="007C5E42" w:rsidRDefault="004A2A35" w:rsidP="007C5E42">
                      <w:pPr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</w:pPr>
                      <w:r w:rsidRPr="007C5E42">
                        <w:rPr>
                          <w:rFonts w:asciiTheme="minorHAnsi" w:hAnsiTheme="minorHAnsi"/>
                          <w:color w:val="000000"/>
                          <w:sz w:val="21"/>
                          <w:szCs w:val="21"/>
                        </w:rPr>
                        <w:t>Callum</w:t>
                      </w:r>
                    </w:p>
                  </w:txbxContent>
                </v:textbox>
              </v:shape>
            </w:pict>
          </mc:Fallback>
        </mc:AlternateContent>
      </w:r>
    </w:p>
    <w:p w14:paraId="14A3B19A" w14:textId="36DFB26E" w:rsidR="00864B62" w:rsidRDefault="00864B62" w:rsidP="00864B62">
      <w:pPr>
        <w:pStyle w:val="Note"/>
        <w:spacing w:line="240" w:lineRule="auto"/>
      </w:pPr>
    </w:p>
    <w:p w14:paraId="66E10D3A" w14:textId="7656AD7D" w:rsidR="00864B62" w:rsidRDefault="00864B62" w:rsidP="00864B62">
      <w:pPr>
        <w:pStyle w:val="Note"/>
        <w:spacing w:line="240" w:lineRule="auto"/>
      </w:pPr>
    </w:p>
    <w:p w14:paraId="62C55152" w14:textId="77777777" w:rsidR="00864B62" w:rsidRDefault="00864B62" w:rsidP="00864B62">
      <w:pPr>
        <w:pStyle w:val="Note"/>
        <w:spacing w:line="240" w:lineRule="auto"/>
      </w:pPr>
    </w:p>
    <w:p w14:paraId="46CD9C2B" w14:textId="00B6645B" w:rsidR="00864B62" w:rsidRDefault="00864B62" w:rsidP="00864B62">
      <w:pPr>
        <w:pStyle w:val="Note"/>
        <w:spacing w:line="240" w:lineRule="auto"/>
      </w:pPr>
    </w:p>
    <w:p w14:paraId="58ECEE3E" w14:textId="77777777" w:rsidR="00864B62" w:rsidRDefault="00864B62" w:rsidP="00864B62">
      <w:pPr>
        <w:pStyle w:val="Note"/>
        <w:spacing w:line="240" w:lineRule="auto"/>
      </w:pPr>
    </w:p>
    <w:p w14:paraId="147CAB73" w14:textId="77777777" w:rsidR="00864B62" w:rsidRDefault="00864B62" w:rsidP="00864B62">
      <w:pPr>
        <w:pStyle w:val="Note"/>
        <w:spacing w:line="240" w:lineRule="auto"/>
      </w:pPr>
    </w:p>
    <w:p w14:paraId="0DCA15F9" w14:textId="464A5499" w:rsidR="00864B62" w:rsidRDefault="00864B62" w:rsidP="00864B62">
      <w:pPr>
        <w:pStyle w:val="Note"/>
        <w:spacing w:line="240" w:lineRule="auto"/>
      </w:pPr>
    </w:p>
    <w:p w14:paraId="1CB9B7F8" w14:textId="38A0DC26" w:rsidR="00864B62" w:rsidRDefault="00864B62" w:rsidP="00864B62">
      <w:pPr>
        <w:pStyle w:val="Note"/>
        <w:spacing w:line="240" w:lineRule="auto"/>
      </w:pPr>
    </w:p>
    <w:p w14:paraId="0E2A6717" w14:textId="0BC18333" w:rsidR="00C256B9" w:rsidRDefault="00C256B9" w:rsidP="00864B62">
      <w:pPr>
        <w:pStyle w:val="Note"/>
        <w:spacing w:line="240" w:lineRule="auto"/>
      </w:pPr>
    </w:p>
    <w:p w14:paraId="19D2E497" w14:textId="4A983D03" w:rsidR="00C256B9" w:rsidRDefault="00C256B9" w:rsidP="00864B62">
      <w:pPr>
        <w:pStyle w:val="Note"/>
        <w:spacing w:line="240" w:lineRule="auto"/>
      </w:pPr>
    </w:p>
    <w:p w14:paraId="4D6972DB" w14:textId="17A0C388" w:rsidR="00C256B9" w:rsidRDefault="00C256B9" w:rsidP="00864B62">
      <w:pPr>
        <w:pStyle w:val="Note"/>
        <w:spacing w:line="240" w:lineRule="auto"/>
      </w:pPr>
    </w:p>
    <w:p w14:paraId="72FDE539" w14:textId="77777777" w:rsidR="00C256B9" w:rsidRDefault="00C256B9" w:rsidP="006E60DF">
      <w:pPr>
        <w:pStyle w:val="Note"/>
        <w:spacing w:after="120" w:line="240" w:lineRule="auto"/>
      </w:pPr>
    </w:p>
    <w:p w14:paraId="7E2A7919" w14:textId="206F6E07" w:rsidR="00A50222" w:rsidRPr="00A50222" w:rsidRDefault="00A50222" w:rsidP="00A50222">
      <w:pPr>
        <w:pStyle w:val="activity-numbered--common"/>
        <w:tabs>
          <w:tab w:val="left" w:pos="851"/>
          <w:tab w:val="left" w:pos="4536"/>
          <w:tab w:val="left" w:pos="4844"/>
        </w:tabs>
      </w:pPr>
      <w:r w:rsidRPr="00A50222">
        <w:t>1</w:t>
      </w:r>
      <w:r w:rsidRPr="00A50222">
        <w:tab/>
        <w:t xml:space="preserve">Ben is Callum’s </w:t>
      </w:r>
      <w:r w:rsidR="00FE3A19" w:rsidRPr="00B96EB6">
        <w:rPr>
          <w:rStyle w:val="wol"/>
        </w:rPr>
        <w:t>     </w:t>
      </w:r>
      <w:r w:rsidR="00E463EB">
        <w:t>.</w:t>
      </w:r>
    </w:p>
    <w:p w14:paraId="3E74B14A" w14:textId="48E005AE" w:rsidR="00A50222" w:rsidRPr="00A50222" w:rsidRDefault="00A50222" w:rsidP="00A50222">
      <w:pPr>
        <w:pStyle w:val="activity-numbered--common"/>
        <w:tabs>
          <w:tab w:val="left" w:pos="851"/>
          <w:tab w:val="left" w:pos="4536"/>
          <w:tab w:val="left" w:pos="4844"/>
        </w:tabs>
      </w:pPr>
      <w:r w:rsidRPr="00A50222">
        <w:tab/>
        <w:t>A</w:t>
      </w:r>
      <w:r w:rsidRPr="00A50222">
        <w:tab/>
      </w:r>
      <w:r w:rsidRPr="00B96EB6">
        <w:rPr>
          <w:rStyle w:val="checkbox"/>
        </w:rPr>
        <w:t>☐</w:t>
      </w:r>
      <w:r w:rsidRPr="00B96EB6">
        <w:t> </w:t>
      </w:r>
      <w:r w:rsidRPr="00A50222">
        <w:t>brother</w:t>
      </w:r>
      <w:r w:rsidRPr="00A50222">
        <w:tab/>
        <w:t>B</w:t>
      </w:r>
      <w:r w:rsidRPr="00A50222">
        <w:tab/>
      </w:r>
      <w:r w:rsidRPr="00B96EB6">
        <w:rPr>
          <w:rStyle w:val="checkbox"/>
        </w:rPr>
        <w:t>☐</w:t>
      </w:r>
      <w:r w:rsidRPr="00B96EB6">
        <w:t> </w:t>
      </w:r>
      <w:r w:rsidRPr="00A50222">
        <w:t>dad</w:t>
      </w:r>
    </w:p>
    <w:p w14:paraId="1DC22B71" w14:textId="6DDCC72D" w:rsidR="00A50222" w:rsidRPr="00A50222" w:rsidRDefault="00A50222" w:rsidP="00A50222">
      <w:pPr>
        <w:pStyle w:val="activity-numbered--common"/>
        <w:tabs>
          <w:tab w:val="left" w:pos="851"/>
          <w:tab w:val="left" w:pos="4536"/>
          <w:tab w:val="left" w:pos="4844"/>
        </w:tabs>
      </w:pPr>
      <w:r w:rsidRPr="00A50222">
        <w:t>2</w:t>
      </w:r>
      <w:r w:rsidRPr="00A50222">
        <w:tab/>
        <w:t xml:space="preserve">Lidia is Callum’s </w:t>
      </w:r>
      <w:r w:rsidR="00FE3A19" w:rsidRPr="00B96EB6">
        <w:rPr>
          <w:rStyle w:val="wol"/>
        </w:rPr>
        <w:t>     </w:t>
      </w:r>
      <w:r w:rsidR="00E463EB">
        <w:t>.</w:t>
      </w:r>
    </w:p>
    <w:p w14:paraId="3D09536F" w14:textId="6222C4E3" w:rsidR="00A50222" w:rsidRPr="00A50222" w:rsidRDefault="00A50222" w:rsidP="00A50222">
      <w:pPr>
        <w:pStyle w:val="activity-numbered--common"/>
        <w:tabs>
          <w:tab w:val="left" w:pos="851"/>
          <w:tab w:val="left" w:pos="4536"/>
          <w:tab w:val="left" w:pos="4844"/>
        </w:tabs>
      </w:pPr>
      <w:r w:rsidRPr="00A50222">
        <w:tab/>
        <w:t>A</w:t>
      </w:r>
      <w:r w:rsidRPr="00A50222">
        <w:tab/>
      </w:r>
      <w:r w:rsidRPr="00B96EB6">
        <w:rPr>
          <w:rStyle w:val="checkbox"/>
        </w:rPr>
        <w:t>☐</w:t>
      </w:r>
      <w:r w:rsidRPr="00B96EB6">
        <w:t> </w:t>
      </w:r>
      <w:r w:rsidRPr="00A50222">
        <w:t>mum</w:t>
      </w:r>
      <w:r w:rsidRPr="00A50222">
        <w:tab/>
        <w:t>B</w:t>
      </w:r>
      <w:r w:rsidRPr="00A50222">
        <w:tab/>
      </w:r>
      <w:r w:rsidRPr="00B96EB6">
        <w:rPr>
          <w:rStyle w:val="checkbox"/>
        </w:rPr>
        <w:t>☐</w:t>
      </w:r>
      <w:r w:rsidRPr="00B96EB6">
        <w:t> </w:t>
      </w:r>
      <w:r w:rsidRPr="00A50222">
        <w:t>sister</w:t>
      </w:r>
    </w:p>
    <w:p w14:paraId="29D2AACF" w14:textId="49D1F1DF" w:rsidR="00A50222" w:rsidRPr="00A50222" w:rsidRDefault="00A50222" w:rsidP="00A50222">
      <w:pPr>
        <w:pStyle w:val="activity-numbered--common"/>
        <w:tabs>
          <w:tab w:val="left" w:pos="851"/>
          <w:tab w:val="left" w:pos="4536"/>
          <w:tab w:val="left" w:pos="4844"/>
        </w:tabs>
      </w:pPr>
      <w:r w:rsidRPr="00A50222">
        <w:t>3</w:t>
      </w:r>
      <w:r w:rsidRPr="00A50222">
        <w:tab/>
      </w:r>
      <w:r w:rsidR="00FE3A19" w:rsidRPr="00FE3A19">
        <w:rPr>
          <w:lang w:val="en-US"/>
        </w:rPr>
        <w:t>Dan's</w:t>
      </w:r>
      <w:r w:rsidRPr="00A50222">
        <w:t xml:space="preserve"> T-shirt is </w:t>
      </w:r>
      <w:r w:rsidR="00FE3A19" w:rsidRPr="00B96EB6">
        <w:rPr>
          <w:rStyle w:val="wol"/>
        </w:rPr>
        <w:t>     </w:t>
      </w:r>
      <w:r w:rsidR="00E463EB">
        <w:t>.</w:t>
      </w:r>
    </w:p>
    <w:p w14:paraId="11EF86BE" w14:textId="49E06F46" w:rsidR="00A50222" w:rsidRPr="00A50222" w:rsidRDefault="00A50222" w:rsidP="00A50222">
      <w:pPr>
        <w:pStyle w:val="activity-numbered--common"/>
        <w:tabs>
          <w:tab w:val="left" w:pos="851"/>
          <w:tab w:val="left" w:pos="4536"/>
          <w:tab w:val="left" w:pos="4844"/>
        </w:tabs>
      </w:pPr>
      <w:r w:rsidRPr="00A50222">
        <w:tab/>
        <w:t>A</w:t>
      </w:r>
      <w:r w:rsidRPr="00A50222">
        <w:tab/>
      </w:r>
      <w:r w:rsidRPr="00B96EB6">
        <w:rPr>
          <w:rStyle w:val="checkbox"/>
        </w:rPr>
        <w:t>☐</w:t>
      </w:r>
      <w:r w:rsidRPr="00B96EB6">
        <w:t> </w:t>
      </w:r>
      <w:r w:rsidRPr="00A50222">
        <w:t>colourful</w:t>
      </w:r>
      <w:r w:rsidRPr="00A50222">
        <w:tab/>
        <w:t>B</w:t>
      </w:r>
      <w:r w:rsidRPr="00A50222">
        <w:tab/>
      </w:r>
      <w:r w:rsidRPr="00B96EB6">
        <w:rPr>
          <w:rStyle w:val="checkbox"/>
        </w:rPr>
        <w:t>☐</w:t>
      </w:r>
      <w:r w:rsidRPr="00B96EB6">
        <w:t> </w:t>
      </w:r>
      <w:r w:rsidRPr="00A50222">
        <w:t>long</w:t>
      </w:r>
    </w:p>
    <w:p w14:paraId="2D10DBB3" w14:textId="1638E0D7" w:rsidR="00A50222" w:rsidRPr="00A50222" w:rsidRDefault="00A50222" w:rsidP="00A50222">
      <w:pPr>
        <w:pStyle w:val="activity-numbered--common"/>
        <w:tabs>
          <w:tab w:val="left" w:pos="851"/>
          <w:tab w:val="left" w:pos="4536"/>
          <w:tab w:val="left" w:pos="4844"/>
        </w:tabs>
      </w:pPr>
      <w:r w:rsidRPr="00A50222">
        <w:t>4</w:t>
      </w:r>
      <w:r w:rsidRPr="00A50222">
        <w:tab/>
        <w:t>His cap is</w:t>
      </w:r>
      <w:r w:rsidR="00FE3A19">
        <w:t xml:space="preserve"> </w:t>
      </w:r>
      <w:r w:rsidR="00FE3A19" w:rsidRPr="00B96EB6">
        <w:rPr>
          <w:rStyle w:val="wol"/>
        </w:rPr>
        <w:t>     </w:t>
      </w:r>
      <w:r w:rsidR="00E463EB">
        <w:t>.</w:t>
      </w:r>
    </w:p>
    <w:p w14:paraId="12B7FAD2" w14:textId="3D9B26CA" w:rsidR="00864B62" w:rsidRPr="00A50222" w:rsidRDefault="00A50222" w:rsidP="00A50222">
      <w:pPr>
        <w:pStyle w:val="activity-numbered--common"/>
        <w:tabs>
          <w:tab w:val="left" w:pos="851"/>
          <w:tab w:val="left" w:pos="4536"/>
          <w:tab w:val="left" w:pos="4844"/>
        </w:tabs>
      </w:pPr>
      <w:r w:rsidRPr="00A50222">
        <w:tab/>
        <w:t>A</w:t>
      </w:r>
      <w:r w:rsidRPr="00A50222">
        <w:tab/>
      </w:r>
      <w:r w:rsidRPr="00B96EB6">
        <w:rPr>
          <w:rStyle w:val="checkbox"/>
        </w:rPr>
        <w:t>☐</w:t>
      </w:r>
      <w:r w:rsidRPr="00B96EB6">
        <w:t> </w:t>
      </w:r>
      <w:r w:rsidRPr="00A50222">
        <w:t>white</w:t>
      </w:r>
      <w:r w:rsidRPr="00A50222">
        <w:tab/>
        <w:t>B</w:t>
      </w:r>
      <w:r w:rsidRPr="00A50222">
        <w:tab/>
      </w:r>
      <w:r w:rsidRPr="00B96EB6">
        <w:rPr>
          <w:rStyle w:val="checkbox"/>
        </w:rPr>
        <w:t>☐</w:t>
      </w:r>
      <w:r w:rsidRPr="00B96EB6">
        <w:t> </w:t>
      </w:r>
      <w:r w:rsidRPr="00A50222">
        <w:t>red</w:t>
      </w:r>
    </w:p>
    <w:p w14:paraId="5E08959A" w14:textId="6A084C21" w:rsidR="00FD0FA2" w:rsidRPr="002D2043" w:rsidRDefault="00864B62" w:rsidP="00864B6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F97F59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E3E752F" w14:textId="6BF3354A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D226FBA" wp14:editId="2CBA029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1" style="position:absolute;margin-left:0;margin-top:-.05pt;width:117.35pt;height:21.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BSOki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77777777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  <w:t>Write.</w:t>
      </w:r>
    </w:p>
    <w:p w14:paraId="10364311" w14:textId="6D84ECFF" w:rsidR="00FD0FA2" w:rsidRPr="002D2043" w:rsidRDefault="00A50222" w:rsidP="00A50222">
      <w:pPr>
        <w:pStyle w:val="wordpool-text"/>
        <w:ind w:right="5474"/>
        <w:rPr>
          <w:rFonts w:ascii="Calibri" w:hAnsi="Calibri"/>
        </w:rPr>
      </w:pPr>
      <w:r w:rsidRPr="00B96EB6">
        <w:t>like</w:t>
      </w:r>
      <w:r w:rsidRPr="00B96EB6">
        <w:t> </w:t>
      </w:r>
      <w:r w:rsidRPr="00B96EB6">
        <w:t>is</w:t>
      </w:r>
      <w:r w:rsidRPr="00B96EB6">
        <w:t> </w:t>
      </w:r>
      <w:r w:rsidRPr="00B96EB6">
        <w:t xml:space="preserve">got </w:t>
      </w:r>
      <w:r w:rsidRPr="00B96EB6">
        <w:t> </w:t>
      </w:r>
      <w:r w:rsidRPr="00B96EB6">
        <w:t>are</w:t>
      </w:r>
      <w:r w:rsidRPr="00B96EB6">
        <w:t> </w:t>
      </w:r>
      <w:r w:rsidRPr="00B96EB6">
        <w:t>This is</w:t>
      </w:r>
      <w:r w:rsidRPr="00B96EB6">
        <w:t> </w:t>
      </w:r>
      <w:r w:rsidRPr="00B96EB6">
        <w:t>He</w:t>
      </w:r>
    </w:p>
    <w:p w14:paraId="2381259A" w14:textId="1DEA221D" w:rsidR="00A50222" w:rsidRPr="00B96EB6" w:rsidRDefault="00A50222" w:rsidP="00A50222">
      <w:pPr>
        <w:pStyle w:val="activity-numbered"/>
        <w:spacing w:before="120"/>
        <w:ind w:right="-6"/>
      </w:pPr>
      <w:r w:rsidRPr="00B96EB6">
        <w:t>1</w:t>
      </w:r>
      <w:r w:rsidRPr="00B96EB6">
        <w:tab/>
      </w:r>
      <w:r w:rsidRPr="00B96EB6">
        <w:rPr>
          <w:rStyle w:val="wol"/>
        </w:rPr>
        <w:t>                             </w:t>
      </w:r>
      <w:r>
        <w:t xml:space="preserve"> my mouth.</w:t>
      </w:r>
    </w:p>
    <w:p w14:paraId="2C8C3A25" w14:textId="53C3C4BD" w:rsidR="00A50222" w:rsidRPr="00B96EB6" w:rsidRDefault="00A50222" w:rsidP="00A50222">
      <w:pPr>
        <w:pStyle w:val="activity-numbered"/>
        <w:ind w:right="-7"/>
      </w:pPr>
      <w:r w:rsidRPr="00B96EB6">
        <w:t>2</w:t>
      </w:r>
      <w:r w:rsidRPr="00B96EB6">
        <w:tab/>
        <w:t xml:space="preserve">It’s </w:t>
      </w:r>
      <w:r w:rsidRPr="00B96EB6">
        <w:rPr>
          <w:rStyle w:val="wol"/>
        </w:rPr>
        <w:t>                             </w:t>
      </w:r>
      <w:r>
        <w:t xml:space="preserve"> six legs.</w:t>
      </w:r>
    </w:p>
    <w:p w14:paraId="1A9F75EF" w14:textId="668129CE" w:rsidR="00A50222" w:rsidRPr="00B96EB6" w:rsidRDefault="00A50222" w:rsidP="00A50222">
      <w:pPr>
        <w:pStyle w:val="activity-numbered"/>
        <w:ind w:right="-7"/>
      </w:pPr>
      <w:r w:rsidRPr="00B96EB6">
        <w:t>3</w:t>
      </w:r>
      <w:r w:rsidRPr="00B96EB6">
        <w:tab/>
      </w:r>
      <w:r w:rsidRPr="00B96EB6">
        <w:rPr>
          <w:rStyle w:val="wol"/>
        </w:rPr>
        <w:t>                             </w:t>
      </w:r>
      <w:r>
        <w:t xml:space="preserve"> </w:t>
      </w:r>
      <w:r w:rsidR="00FE3A19">
        <w:t>’</w:t>
      </w:r>
      <w:r>
        <w:t>s my grandpa.</w:t>
      </w:r>
    </w:p>
    <w:p w14:paraId="727C1927" w14:textId="0A8EFBB4" w:rsidR="00A50222" w:rsidRPr="00B96EB6" w:rsidRDefault="00A50222" w:rsidP="00A50222">
      <w:pPr>
        <w:pStyle w:val="activity-numbered"/>
        <w:ind w:right="-7"/>
      </w:pPr>
      <w:r w:rsidRPr="00B96EB6">
        <w:t>4</w:t>
      </w:r>
      <w:r>
        <w:tab/>
      </w:r>
      <w:r w:rsidRPr="00B96EB6">
        <w:t xml:space="preserve">Those </w:t>
      </w:r>
      <w:r w:rsidRPr="00B96EB6">
        <w:rPr>
          <w:rStyle w:val="wol"/>
        </w:rPr>
        <w:t>                             </w:t>
      </w:r>
      <w:r w:rsidRPr="00B96EB6">
        <w:t xml:space="preserve"> her shoes.</w:t>
      </w:r>
    </w:p>
    <w:p w14:paraId="1DDDEA60" w14:textId="7ADFA33F" w:rsidR="00A50222" w:rsidRPr="00B96EB6" w:rsidRDefault="00A50222" w:rsidP="00A50222">
      <w:pPr>
        <w:pStyle w:val="activity-numbered"/>
        <w:ind w:right="-7"/>
      </w:pPr>
      <w:r w:rsidRPr="00B96EB6">
        <w:t>5</w:t>
      </w:r>
      <w:r>
        <w:tab/>
      </w:r>
      <w:r w:rsidRPr="00B96EB6">
        <w:t xml:space="preserve">That jacket </w:t>
      </w:r>
      <w:r w:rsidRPr="00B96EB6">
        <w:rPr>
          <w:rStyle w:val="wol"/>
        </w:rPr>
        <w:t>                             </w:t>
      </w:r>
      <w:r w:rsidRPr="00B96EB6">
        <w:t xml:space="preserve"> new.</w:t>
      </w:r>
    </w:p>
    <w:p w14:paraId="089EAA53" w14:textId="7A77FA41" w:rsidR="00F97F59" w:rsidRDefault="00A50222" w:rsidP="00A50222">
      <w:pPr>
        <w:pStyle w:val="activity-numbered"/>
      </w:pPr>
      <w:r w:rsidRPr="00B96EB6">
        <w:t>6</w:t>
      </w:r>
      <w:r>
        <w:tab/>
      </w:r>
      <w:r w:rsidRPr="00B96EB6">
        <w:t xml:space="preserve">I don’t </w:t>
      </w:r>
      <w:r w:rsidRPr="00B96EB6">
        <w:rPr>
          <w:rStyle w:val="wol"/>
        </w:rPr>
        <w:t>                             </w:t>
      </w:r>
      <w:r w:rsidRPr="00B96EB6">
        <w:t xml:space="preserve"> oranges.</w:t>
      </w:r>
    </w:p>
    <w:p w14:paraId="4A4E3583" w14:textId="7201D87B" w:rsidR="00FD0FA2" w:rsidRPr="002D2043" w:rsidRDefault="00FD0FA2" w:rsidP="00FD0FA2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 w:rsidR="00F97F59"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48F438BB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68F209F" wp14:editId="770351C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2" style="position:absolute;margin-left:0;margin-top:-.05pt;width:117.35pt;height:21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Du+SpQIAALk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x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ps6qE1NAdsOgd5Gr3lVx1+8Wvmw4o5HD8cVFwp4RYPqaCvKQwSJS24H6/dR3ucCnyl&#13;&#10;pMdxrqn/vmVOUKK+GJyXOPuj4EZhPQpmqy8AO2aGy8ryJKKDC2oUpQP9iJtmGaPgEzMcY9WUBzcq&#13;&#10;FyGvFdxVXCyXyQxn3LJwbe4tj+CR19i8D/t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dA7vkq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76E2B9A" w14:textId="042DC0F8" w:rsidR="00A50222" w:rsidRDefault="006C3EF3" w:rsidP="00A50222">
      <w:pPr>
        <w:pStyle w:val="instruction"/>
        <w:spacing w:after="12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44674C53" wp14:editId="608FDEC3">
                <wp:simplePos x="0" y="0"/>
                <wp:positionH relativeFrom="column">
                  <wp:posOffset>3431286</wp:posOffset>
                </wp:positionH>
                <wp:positionV relativeFrom="paragraph">
                  <wp:posOffset>1867662</wp:posOffset>
                </wp:positionV>
                <wp:extent cx="1563370" cy="529590"/>
                <wp:effectExtent l="0" t="0" r="0" b="0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3370" cy="529590"/>
                          <a:chOff x="0" y="0"/>
                          <a:chExt cx="1563370" cy="529844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1097280" y="9144"/>
                            <a:ext cx="466090" cy="520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50A6F8" w14:textId="1BD40F65" w:rsidR="006C3EF3" w:rsidRDefault="006C3EF3"/>
                            <w:p w14:paraId="315F59A7" w14:textId="2541BE95" w:rsidR="006C3EF3" w:rsidRDefault="006C3EF3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66392E0C" wp14:editId="32C8FD42">
                                    <wp:extent cx="190500" cy="190500"/>
                                    <wp:effectExtent l="0" t="0" r="0" b="0"/>
                                    <wp:docPr id="35" name="Picture 3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35" name="WC1SEOT2ze_realia.jpg"/>
                                            <pic:cNvPicPr/>
                                          </pic:nvPicPr>
                                          <pic:blipFill>
                                            <a:blip r:embed="rId3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90500" cy="1905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Text Box 36"/>
                        <wps:cNvSpPr txBox="1"/>
                        <wps:spPr>
                          <a:xfrm>
                            <a:off x="0" y="0"/>
                            <a:ext cx="466090" cy="520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8A8A58" w14:textId="77777777" w:rsidR="006C3EF3" w:rsidRDefault="006C3EF3" w:rsidP="006C3EF3"/>
                            <w:p w14:paraId="2AEA1B7A" w14:textId="77777777" w:rsidR="006C3EF3" w:rsidRDefault="006C3EF3" w:rsidP="006C3EF3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3FF61189" wp14:editId="5E0B7F06">
                                    <wp:extent cx="190500" cy="190500"/>
                                    <wp:effectExtent l="0" t="0" r="0" b="0"/>
                                    <wp:docPr id="42" name="Picture 4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35" name="WC1SEOT2ze_realia.jpg"/>
                                            <pic:cNvPicPr/>
                                          </pic:nvPicPr>
                                          <pic:blipFill>
                                            <a:blip r:embed="rId3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90500" cy="1905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674C53" id="Group 50" o:spid="_x0000_s1033" style="position:absolute;left:0;text-align:left;margin-left:270.2pt;margin-top:147.05pt;width:123.1pt;height:41.7pt;z-index:251834368" coordsize="15633,529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">
                <v:shape id="Text Box 34" o:spid="_x0000_s1034" type="#_x0000_t202" style="position:absolute;left:10972;top:91;width:4661;height:520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" filled="f" stroked="f" strokeweight=".5pt">
                  <v:textbox>
                    <w:txbxContent>
                      <w:p w14:paraId="6250A6F8" w14:textId="1BD40F65" w:rsidR="006C3EF3" w:rsidRDefault="006C3EF3"/>
                      <w:p w14:paraId="315F59A7" w14:textId="2541BE95" w:rsidR="006C3EF3" w:rsidRDefault="006C3EF3">
                        <w:r>
                          <w:rPr>
                            <w:noProof/>
                          </w:rPr>
                          <w:drawing>
                            <wp:inline distT="0" distB="0" distL="0" distR="0" wp14:anchorId="66392E0C" wp14:editId="32C8FD42">
                              <wp:extent cx="190500" cy="190500"/>
                              <wp:effectExtent l="0" t="0" r="0" b="0"/>
                              <wp:docPr id="35" name="Picture 3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35" name="WC1SEOT2ze_realia.jpg"/>
                                      <pic:cNvPicPr/>
                                    </pic:nvPicPr>
                                    <pic:blipFill>
                                      <a:blip r:embed="rId3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0500" cy="1905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36" o:spid="_x0000_s1035" type="#_x0000_t202" style="position:absolute;width:4660;height:520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" filled="f" stroked="f" strokeweight=".5pt">
                  <v:textbox>
                    <w:txbxContent>
                      <w:p w14:paraId="318A8A58" w14:textId="77777777" w:rsidR="006C3EF3" w:rsidRDefault="006C3EF3" w:rsidP="006C3EF3"/>
                      <w:p w14:paraId="2AEA1B7A" w14:textId="77777777" w:rsidR="006C3EF3" w:rsidRDefault="006C3EF3" w:rsidP="006C3EF3">
                        <w:r>
                          <w:rPr>
                            <w:noProof/>
                          </w:rPr>
                          <w:drawing>
                            <wp:inline distT="0" distB="0" distL="0" distR="0" wp14:anchorId="3FF61189" wp14:editId="5E0B7F06">
                              <wp:extent cx="190500" cy="190500"/>
                              <wp:effectExtent l="0" t="0" r="0" b="0"/>
                              <wp:docPr id="42" name="Picture 4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35" name="WC1SEOT2ze_realia.jpg"/>
                                      <pic:cNvPicPr/>
                                    </pic:nvPicPr>
                                    <pic:blipFill>
                                      <a:blip r:embed="rId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90500" cy="1905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50222">
        <w:t>7</w:t>
      </w:r>
      <w:r w:rsidR="00A50222">
        <w:tab/>
      </w:r>
      <w:r w:rsidR="00A50222" w:rsidRPr="00A9365B">
        <w:rPr>
          <w:rStyle w:val="audio-icon"/>
          <w:noProof/>
          <w:lang w:eastAsia="en-GB"/>
        </w:rPr>
        <w:drawing>
          <wp:inline distT="0" distB="0" distL="0" distR="0" wp14:anchorId="288D65FE" wp14:editId="5565D64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0222">
        <w:t xml:space="preserve"> </w:t>
      </w:r>
      <w:r w:rsidR="00A50222">
        <w:rPr>
          <w:color w:val="767171" w:themeColor="background2" w:themeShade="80"/>
        </w:rPr>
        <w:t>1</w:t>
      </w:r>
      <w:r w:rsidR="00374FC2">
        <w:rPr>
          <w:color w:val="767171" w:themeColor="background2" w:themeShade="80"/>
        </w:rPr>
        <w:t>2</w:t>
      </w:r>
      <w:r w:rsidR="00A50222">
        <w:t xml:space="preserve"> </w:t>
      </w:r>
      <w:r w:rsidR="00A50222" w:rsidRPr="003A61EA">
        <w:t xml:space="preserve">Listen and tick </w:t>
      </w:r>
      <w:r w:rsidR="00A50222" w:rsidRPr="003A61EA">
        <w:rPr>
          <w:noProof/>
          <w:position w:val="-6"/>
          <w:lang w:eastAsia="es-ES"/>
        </w:rPr>
        <w:drawing>
          <wp:inline distT="0" distB="0" distL="0" distR="0" wp14:anchorId="1B8936C5" wp14:editId="3ED938AE">
            <wp:extent cx="177800" cy="203200"/>
            <wp:effectExtent l="0" t="0" r="0" b="0"/>
            <wp:docPr id="102631442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0222" w:rsidRPr="003A61EA">
        <w:t>.</w:t>
      </w:r>
    </w:p>
    <w:tbl>
      <w:tblPr>
        <w:tblW w:w="7938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01"/>
        <w:gridCol w:w="1701"/>
        <w:gridCol w:w="1134"/>
        <w:gridCol w:w="1701"/>
        <w:gridCol w:w="1701"/>
      </w:tblGrid>
      <w:tr w:rsidR="00A50222" w14:paraId="4E0AA77F" w14:textId="77777777" w:rsidTr="00331079">
        <w:trPr>
          <w:cantSplit/>
          <w:trHeight w:val="1418"/>
        </w:trPr>
        <w:tc>
          <w:tcPr>
            <w:tcW w:w="1701" w:type="dxa"/>
            <w:vAlign w:val="center"/>
          </w:tcPr>
          <w:p w14:paraId="688B813E" w14:textId="77777777" w:rsidR="00A50222" w:rsidRDefault="00A5022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26CAA6" wp14:editId="2E60467A">
                  <wp:extent cx="493776" cy="812132"/>
                  <wp:effectExtent l="0" t="0" r="1905" b="127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736" cy="818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4AEA209B" w14:textId="77777777" w:rsidR="00A50222" w:rsidRDefault="00A5022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EDC7377" wp14:editId="3E7C72F0">
                  <wp:extent cx="607123" cy="820899"/>
                  <wp:effectExtent l="0" t="0" r="2540" b="508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123" cy="820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12F1C888" w14:textId="77777777" w:rsidR="00A50222" w:rsidRDefault="00A50222" w:rsidP="00331079">
            <w:pPr>
              <w:jc w:val="center"/>
              <w:rPr>
                <w:noProof/>
              </w:rPr>
            </w:pPr>
          </w:p>
        </w:tc>
        <w:tc>
          <w:tcPr>
            <w:tcW w:w="1701" w:type="dxa"/>
            <w:vAlign w:val="center"/>
          </w:tcPr>
          <w:p w14:paraId="60A6C44C" w14:textId="5B10786F" w:rsidR="00A50222" w:rsidRDefault="00A5022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21BC47" wp14:editId="47523901">
                  <wp:extent cx="932688" cy="762535"/>
                  <wp:effectExtent l="0" t="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6688" cy="765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78C58EF8" w14:textId="7E5A674A" w:rsidR="00A50222" w:rsidRDefault="00A50222" w:rsidP="0033107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C8EEE8" wp14:editId="3861B0B5">
                  <wp:extent cx="801624" cy="750457"/>
                  <wp:effectExtent l="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419" cy="754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0222" w14:paraId="490B866F" w14:textId="77777777" w:rsidTr="00331079">
        <w:trPr>
          <w:cantSplit/>
          <w:trHeight w:val="567"/>
        </w:trPr>
        <w:tc>
          <w:tcPr>
            <w:tcW w:w="1701" w:type="dxa"/>
            <w:vAlign w:val="center"/>
          </w:tcPr>
          <w:p w14:paraId="09C88017" w14:textId="77777777" w:rsidR="00A50222" w:rsidRPr="00685431" w:rsidRDefault="00A50222" w:rsidP="00331079">
            <w:pPr>
              <w:pStyle w:val="activity-numbered--centered"/>
            </w:pPr>
            <w:r w:rsidRPr="003A61EA">
              <w:t>1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6BE6BABC" w14:textId="77777777" w:rsidR="00A50222" w:rsidRPr="00685431" w:rsidRDefault="00A50222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134" w:type="dxa"/>
          </w:tcPr>
          <w:p w14:paraId="0D96A9F9" w14:textId="77777777" w:rsidR="00A50222" w:rsidRDefault="00A50222" w:rsidP="00331079">
            <w:pPr>
              <w:pStyle w:val="activity-numbered--centered"/>
            </w:pPr>
          </w:p>
        </w:tc>
        <w:tc>
          <w:tcPr>
            <w:tcW w:w="1701" w:type="dxa"/>
            <w:vAlign w:val="center"/>
          </w:tcPr>
          <w:p w14:paraId="680369AE" w14:textId="571E7294" w:rsidR="00A50222" w:rsidRPr="00685431" w:rsidRDefault="00A50222" w:rsidP="00331079">
            <w:pPr>
              <w:pStyle w:val="activity-numbered--centered"/>
            </w:pPr>
            <w:r>
              <w:t>2</w:t>
            </w:r>
            <w:r w:rsidRPr="003A61EA">
              <w:t xml:space="preserve">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65FA2933" w14:textId="77777777" w:rsidR="00A50222" w:rsidRDefault="00A50222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</w:tr>
      <w:tr w:rsidR="00A50222" w14:paraId="18744496" w14:textId="77777777" w:rsidTr="00374FC2">
        <w:trPr>
          <w:cantSplit/>
          <w:trHeight w:val="1418"/>
        </w:trPr>
        <w:tc>
          <w:tcPr>
            <w:tcW w:w="1701" w:type="dxa"/>
            <w:vAlign w:val="center"/>
          </w:tcPr>
          <w:p w14:paraId="5A31224B" w14:textId="77777777" w:rsidR="00A50222" w:rsidRDefault="00A5022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30029F" wp14:editId="2C15CC7A">
                  <wp:extent cx="658800" cy="842400"/>
                  <wp:effectExtent l="0" t="0" r="1905" b="0"/>
                  <wp:docPr id="102631433" name="Picture 102631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800" cy="84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29FD8C83" w14:textId="77777777" w:rsidR="00A50222" w:rsidRDefault="00A50222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3BDAA7" wp14:editId="1A9E6544">
                  <wp:extent cx="570493" cy="785884"/>
                  <wp:effectExtent l="0" t="0" r="1270" b="1905"/>
                  <wp:docPr id="102631434" name="Picture 102631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493" cy="785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7F043B54" w14:textId="77777777" w:rsidR="00A50222" w:rsidRDefault="00A50222" w:rsidP="00331079">
            <w:pPr>
              <w:jc w:val="center"/>
              <w:rPr>
                <w:noProof/>
              </w:rPr>
            </w:pPr>
          </w:p>
        </w:tc>
        <w:tc>
          <w:tcPr>
            <w:tcW w:w="1701" w:type="dxa"/>
          </w:tcPr>
          <w:p w14:paraId="6064F921" w14:textId="0A0E667D" w:rsidR="00A50222" w:rsidRDefault="00A50222" w:rsidP="00374FC2">
            <w:pPr>
              <w:spacing w:before="120"/>
              <w:jc w:val="center"/>
            </w:pPr>
            <w:r>
              <w:rPr>
                <w:noProof/>
              </w:rPr>
              <w:drawing>
                <wp:inline distT="0" distB="0" distL="0" distR="0" wp14:anchorId="71F8F80F" wp14:editId="0ACEB004">
                  <wp:extent cx="896189" cy="427252"/>
                  <wp:effectExtent l="0" t="0" r="0" b="5080"/>
                  <wp:docPr id="102631435" name="Picture 102631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6189" cy="427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14:paraId="1CB64B52" w14:textId="43237218" w:rsidR="00A50222" w:rsidRDefault="00A50222" w:rsidP="00374FC2">
            <w:pPr>
              <w:spacing w:before="120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65A5651" wp14:editId="364337C2">
                  <wp:extent cx="894648" cy="426518"/>
                  <wp:effectExtent l="0" t="0" r="0" b="5715"/>
                  <wp:docPr id="102631436" name="Picture 1026314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648" cy="426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0222" w14:paraId="4BBDE5EC" w14:textId="77777777" w:rsidTr="00331079">
        <w:trPr>
          <w:cantSplit/>
          <w:trHeight w:val="567"/>
        </w:trPr>
        <w:tc>
          <w:tcPr>
            <w:tcW w:w="1701" w:type="dxa"/>
            <w:vAlign w:val="center"/>
          </w:tcPr>
          <w:p w14:paraId="3F77E005" w14:textId="77777777" w:rsidR="00A50222" w:rsidRPr="00685431" w:rsidRDefault="00A50222" w:rsidP="00331079">
            <w:pPr>
              <w:pStyle w:val="activity-numbered--centered"/>
            </w:pPr>
            <w:r>
              <w:t>3</w:t>
            </w:r>
            <w:r w:rsidRPr="003A61EA">
              <w:t xml:space="preserve">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74D9FC20" w14:textId="77777777" w:rsidR="00A50222" w:rsidRPr="00685431" w:rsidRDefault="00A50222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134" w:type="dxa"/>
          </w:tcPr>
          <w:p w14:paraId="69AA4F6F" w14:textId="77777777" w:rsidR="00A50222" w:rsidRDefault="00A50222" w:rsidP="00331079">
            <w:pPr>
              <w:pStyle w:val="activity-numbered--centered"/>
            </w:pPr>
          </w:p>
        </w:tc>
        <w:tc>
          <w:tcPr>
            <w:tcW w:w="1701" w:type="dxa"/>
            <w:vAlign w:val="center"/>
          </w:tcPr>
          <w:p w14:paraId="45B6403F" w14:textId="77777777" w:rsidR="00A50222" w:rsidRPr="00685431" w:rsidRDefault="00A50222" w:rsidP="00331079">
            <w:pPr>
              <w:pStyle w:val="activity-numbered--centered"/>
            </w:pPr>
            <w:r>
              <w:t>4</w:t>
            </w:r>
            <w:r w:rsidRPr="003A61EA">
              <w:t xml:space="preserve">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7BCB9271" w14:textId="77777777" w:rsidR="00A50222" w:rsidRDefault="00A50222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</w:tr>
    </w:tbl>
    <w:p w14:paraId="12117366" w14:textId="4F2A65BA" w:rsidR="00FD0FA2" w:rsidRPr="00683C0B" w:rsidRDefault="00A5022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9DA76E" wp14:editId="4BBEF10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6" style="position:absolute;margin-left:0;margin-top:-.05pt;width:117.35pt;height:21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DncFH2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A4695E2" w:rsidR="00FD0FA2" w:rsidRDefault="00FD0FA2" w:rsidP="00FD0FA2">
      <w:pPr>
        <w:pStyle w:val="instruction"/>
      </w:pPr>
      <w:r>
        <w:t>8</w:t>
      </w:r>
      <w:r>
        <w:tab/>
      </w:r>
      <w:r w:rsidR="00F97F59">
        <w:t>Look, read and say. Answer the questions.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170"/>
        <w:gridCol w:w="3629"/>
      </w:tblGrid>
      <w:tr w:rsidR="001E01CB" w14:paraId="3B84E200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6F048580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9CA1D0" wp14:editId="73637C59">
                  <wp:extent cx="918536" cy="1021267"/>
                  <wp:effectExtent l="0" t="0" r="0" b="0"/>
                  <wp:docPr id="102631515" name="Picture 10263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536" cy="1021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B827E0E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6CDB9D" wp14:editId="087BDA67">
                  <wp:extent cx="1069511" cy="1018582"/>
                  <wp:effectExtent l="0" t="0" r="0" b="0"/>
                  <wp:docPr id="102631516" name="Picture 102631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511" cy="1018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82AB0FB" w14:textId="77777777" w:rsidR="001E01CB" w:rsidRPr="00117BF5" w:rsidRDefault="001E01CB" w:rsidP="00331079">
            <w:pPr>
              <w:pStyle w:val="activity-numbered--table"/>
            </w:pPr>
          </w:p>
        </w:tc>
        <w:tc>
          <w:tcPr>
            <w:tcW w:w="3629" w:type="dxa"/>
            <w:vMerge w:val="restart"/>
            <w:tcMar>
              <w:left w:w="113" w:type="dxa"/>
            </w:tcMar>
          </w:tcPr>
          <w:p w14:paraId="7F8EC6E8" w14:textId="77777777" w:rsidR="006C3EF3" w:rsidRPr="00B96EB6" w:rsidRDefault="006C3EF3" w:rsidP="006C3EF3">
            <w:pPr>
              <w:pStyle w:val="activity-numbered--table"/>
              <w:rPr>
                <w:rStyle w:val="wol"/>
              </w:rPr>
            </w:pPr>
            <w:r w:rsidRPr="00B96EB6">
              <w:t>1</w:t>
            </w:r>
            <w:r w:rsidRPr="00B96EB6">
              <w:tab/>
              <w:t>She’s my …</w:t>
            </w:r>
          </w:p>
          <w:p w14:paraId="2371B3FC" w14:textId="77777777" w:rsidR="006C3EF3" w:rsidRPr="00B96EB6" w:rsidRDefault="006C3EF3" w:rsidP="006C3EF3">
            <w:pPr>
              <w:pStyle w:val="activity-numbered--table"/>
              <w:rPr>
                <w:rStyle w:val="wol"/>
              </w:rPr>
            </w:pPr>
            <w:r w:rsidRPr="00B96EB6">
              <w:t>2</w:t>
            </w:r>
            <w:r w:rsidRPr="00B96EB6">
              <w:tab/>
              <w:t>Are you happy?</w:t>
            </w:r>
          </w:p>
          <w:p w14:paraId="5C128E35" w14:textId="77777777" w:rsidR="006C3EF3" w:rsidRPr="00B96EB6" w:rsidRDefault="006C3EF3" w:rsidP="006C3EF3">
            <w:pPr>
              <w:pStyle w:val="activity-numbered--table"/>
              <w:rPr>
                <w:rStyle w:val="wol"/>
              </w:rPr>
            </w:pPr>
            <w:r w:rsidRPr="00B96EB6">
              <w:t>3</w:t>
            </w:r>
            <w:r w:rsidRPr="00B96EB6">
              <w:tab/>
              <w:t>Is your jacket …?</w:t>
            </w:r>
          </w:p>
          <w:p w14:paraId="16C91705" w14:textId="4EE661EB" w:rsidR="001E01CB" w:rsidRPr="001F1EEA" w:rsidRDefault="006C3EF3" w:rsidP="006C3EF3">
            <w:pPr>
              <w:pStyle w:val="activity-numbered--table"/>
              <w:rPr>
                <w:u w:val="single" w:color="000000"/>
              </w:rPr>
            </w:pPr>
            <w:r w:rsidRPr="00B96EB6">
              <w:t>4</w:t>
            </w:r>
            <w:r w:rsidRPr="00B96EB6">
              <w:tab/>
              <w:t>Do you like …?</w:t>
            </w:r>
          </w:p>
        </w:tc>
      </w:tr>
      <w:tr w:rsidR="001E01CB" w:rsidRPr="00685431" w14:paraId="21D6C0D6" w14:textId="77777777" w:rsidTr="001E01CB">
        <w:trPr>
          <w:cantSplit/>
          <w:trHeight w:val="397"/>
        </w:trPr>
        <w:tc>
          <w:tcPr>
            <w:tcW w:w="2778" w:type="dxa"/>
            <w:vAlign w:val="center"/>
          </w:tcPr>
          <w:p w14:paraId="73DEE2E7" w14:textId="77777777" w:rsidR="001E01CB" w:rsidRPr="00685431" w:rsidRDefault="001E01CB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2778" w:type="dxa"/>
            <w:vAlign w:val="center"/>
          </w:tcPr>
          <w:p w14:paraId="48B3AE01" w14:textId="77777777" w:rsidR="001E01CB" w:rsidRPr="00685431" w:rsidRDefault="001E01CB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70" w:type="dxa"/>
          </w:tcPr>
          <w:p w14:paraId="30274065" w14:textId="77777777" w:rsidR="001E01CB" w:rsidRDefault="001E01CB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6CDE28F9" w14:textId="77777777" w:rsidR="001E01CB" w:rsidRDefault="001E01CB" w:rsidP="00331079">
            <w:pPr>
              <w:pStyle w:val="activity-numbered--centered"/>
            </w:pPr>
          </w:p>
        </w:tc>
      </w:tr>
      <w:tr w:rsidR="001E01CB" w14:paraId="3BD94074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46B08644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D01AFA" wp14:editId="49ACC3CC">
                  <wp:extent cx="1179168" cy="987552"/>
                  <wp:effectExtent l="0" t="0" r="2540" b="3175"/>
                  <wp:docPr id="102631517" name="Picture 102631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077" cy="995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D1BC534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4AEEE7" wp14:editId="189E9AC0">
                  <wp:extent cx="1581753" cy="878751"/>
                  <wp:effectExtent l="0" t="0" r="0" b="0"/>
                  <wp:docPr id="102631518" name="Picture 102631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753" cy="878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D694850" w14:textId="77777777" w:rsidR="001E01CB" w:rsidRDefault="001E01CB" w:rsidP="00331079">
            <w:pPr>
              <w:rPr>
                <w:noProof/>
              </w:rPr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3B07F89C" w14:textId="77777777" w:rsidR="001E01CB" w:rsidRDefault="001E01CB" w:rsidP="00331079">
            <w:pPr>
              <w:rPr>
                <w:noProof/>
              </w:rPr>
            </w:pPr>
          </w:p>
        </w:tc>
      </w:tr>
      <w:tr w:rsidR="001E01CB" w14:paraId="0DEA8FD5" w14:textId="77777777" w:rsidTr="001E01CB">
        <w:trPr>
          <w:cantSplit/>
          <w:trHeight w:val="454"/>
        </w:trPr>
        <w:tc>
          <w:tcPr>
            <w:tcW w:w="2778" w:type="dxa"/>
            <w:vAlign w:val="center"/>
          </w:tcPr>
          <w:p w14:paraId="188A7C6F" w14:textId="622088A8" w:rsidR="001E01CB" w:rsidRDefault="001E01CB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2778" w:type="dxa"/>
            <w:vAlign w:val="center"/>
          </w:tcPr>
          <w:p w14:paraId="13D45D15" w14:textId="24AFD45E" w:rsidR="001E01CB" w:rsidRDefault="001E01CB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70" w:type="dxa"/>
          </w:tcPr>
          <w:p w14:paraId="5503AF4B" w14:textId="77777777" w:rsidR="001E01CB" w:rsidRDefault="001E01CB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0968A0B9" w14:textId="77777777" w:rsidR="001E01CB" w:rsidRDefault="001E01CB" w:rsidP="00331079">
            <w:pPr>
              <w:pStyle w:val="activity-numbered--centered"/>
            </w:pPr>
          </w:p>
        </w:tc>
      </w:tr>
    </w:tbl>
    <w:p w14:paraId="53459C6C" w14:textId="77777777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150D8802" w14:textId="25ED0E79" w:rsidR="00B40B86" w:rsidRPr="000F6548" w:rsidRDefault="00FD0FA2" w:rsidP="00097EF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E99105A" wp14:editId="2B39FAB9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74773891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A4073F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37" type="#_x0000_t202" style="position:absolute;left:0;text-align:left;margin-left:400.8pt;margin-top:63.7pt;width:36.1pt;height:27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MPnzgMzAgAAWA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74773891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A4073F">
                        <w:t>0</w:t>
                      </w:r>
                      <w:bookmarkStart w:id="1" w:name="_GoBack"/>
                      <w:bookmarkEnd w:id="1"/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A545370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0B86" w:rsidRPr="000F6548" w:rsidSect="00224951">
      <w:headerReference w:type="default" r:id="rId55"/>
      <w:footerReference w:type="default" r:id="rId56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343147" w14:textId="77777777" w:rsidR="00E44158" w:rsidRDefault="00E44158" w:rsidP="00B7780C">
      <w:r>
        <w:separator/>
      </w:r>
    </w:p>
  </w:endnote>
  <w:endnote w:type="continuationSeparator" w:id="0">
    <w:p w14:paraId="0FBE486C" w14:textId="77777777" w:rsidR="00E44158" w:rsidRDefault="00E44158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altName w:val="Calibri"/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6D314D9F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260BE5">
      <w:rPr>
        <w:rStyle w:val="PageNumber"/>
      </w:rPr>
      <w:t>Beehive 1</w:t>
    </w:r>
    <w:r w:rsidR="00260BE5" w:rsidRPr="00DA2675">
      <w:rPr>
        <w:rStyle w:val="PageNumber"/>
      </w:rPr>
      <w:t xml:space="preserve"> • </w:t>
    </w:r>
    <w:r w:rsidR="00F14BF6">
      <w:rPr>
        <w:rStyle w:val="PageNumber"/>
      </w:rPr>
      <w:t>Progress</w:t>
    </w:r>
    <w:r w:rsidR="00260BE5">
      <w:rPr>
        <w:rStyle w:val="PageNumber"/>
      </w:rPr>
      <w:t xml:space="preserve"> 2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E968B2" w14:textId="77777777" w:rsidR="00E44158" w:rsidRDefault="00E44158" w:rsidP="00B7780C">
      <w:r>
        <w:separator/>
      </w:r>
    </w:p>
  </w:footnote>
  <w:footnote w:type="continuationSeparator" w:id="0">
    <w:p w14:paraId="4D62B679" w14:textId="77777777" w:rsidR="00E44158" w:rsidRDefault="00E44158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463C9193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2A3D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4431F"/>
    <w:rsid w:val="00052196"/>
    <w:rsid w:val="000538B0"/>
    <w:rsid w:val="0005545F"/>
    <w:rsid w:val="00056F6D"/>
    <w:rsid w:val="00057839"/>
    <w:rsid w:val="00062DDF"/>
    <w:rsid w:val="00063C97"/>
    <w:rsid w:val="0006545C"/>
    <w:rsid w:val="00067210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97EFC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01CB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2685A"/>
    <w:rsid w:val="00226961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5801"/>
    <w:rsid w:val="00246F64"/>
    <w:rsid w:val="00247D46"/>
    <w:rsid w:val="002531A7"/>
    <w:rsid w:val="00257BB8"/>
    <w:rsid w:val="002608CD"/>
    <w:rsid w:val="00260BE5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17E0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3F8D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20C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4FC2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07F1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07C3A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03D9"/>
    <w:rsid w:val="00481E0B"/>
    <w:rsid w:val="00482737"/>
    <w:rsid w:val="00482ACC"/>
    <w:rsid w:val="00485154"/>
    <w:rsid w:val="00485BB1"/>
    <w:rsid w:val="00485E5A"/>
    <w:rsid w:val="0048725C"/>
    <w:rsid w:val="00487408"/>
    <w:rsid w:val="00490051"/>
    <w:rsid w:val="0049123C"/>
    <w:rsid w:val="004928B9"/>
    <w:rsid w:val="00493051"/>
    <w:rsid w:val="004930AF"/>
    <w:rsid w:val="004944D8"/>
    <w:rsid w:val="004976BC"/>
    <w:rsid w:val="00497767"/>
    <w:rsid w:val="00497996"/>
    <w:rsid w:val="004A223A"/>
    <w:rsid w:val="004A286A"/>
    <w:rsid w:val="004A29DE"/>
    <w:rsid w:val="004A2A35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1E93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D57"/>
    <w:rsid w:val="005F3FD4"/>
    <w:rsid w:val="0060001C"/>
    <w:rsid w:val="00601C4B"/>
    <w:rsid w:val="00604771"/>
    <w:rsid w:val="006055A1"/>
    <w:rsid w:val="00606D31"/>
    <w:rsid w:val="00606E47"/>
    <w:rsid w:val="0061080A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C3EF3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0DF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31ED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C5E42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5B80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B62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29E8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073F"/>
    <w:rsid w:val="00A41372"/>
    <w:rsid w:val="00A45B3B"/>
    <w:rsid w:val="00A4605E"/>
    <w:rsid w:val="00A465EF"/>
    <w:rsid w:val="00A46766"/>
    <w:rsid w:val="00A467E0"/>
    <w:rsid w:val="00A50222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59EB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1C8E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2CC5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256B9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18AA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770A8"/>
    <w:rsid w:val="00D81A84"/>
    <w:rsid w:val="00D8468B"/>
    <w:rsid w:val="00D8719B"/>
    <w:rsid w:val="00D87499"/>
    <w:rsid w:val="00D91AF8"/>
    <w:rsid w:val="00D92134"/>
    <w:rsid w:val="00D93332"/>
    <w:rsid w:val="00D93790"/>
    <w:rsid w:val="00D93D54"/>
    <w:rsid w:val="00DA07A2"/>
    <w:rsid w:val="00DA0CFE"/>
    <w:rsid w:val="00DA1780"/>
    <w:rsid w:val="00DA2DB3"/>
    <w:rsid w:val="00DA56F6"/>
    <w:rsid w:val="00DA7273"/>
    <w:rsid w:val="00DA7605"/>
    <w:rsid w:val="00DB0961"/>
    <w:rsid w:val="00DB0F42"/>
    <w:rsid w:val="00DB190B"/>
    <w:rsid w:val="00DB1A76"/>
    <w:rsid w:val="00DB256C"/>
    <w:rsid w:val="00DB3819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2E80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4158"/>
    <w:rsid w:val="00E463EB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C7B43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4310"/>
    <w:rsid w:val="00F0784F"/>
    <w:rsid w:val="00F10B2F"/>
    <w:rsid w:val="00F10D76"/>
    <w:rsid w:val="00F14BF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1F3B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C5F"/>
    <w:rsid w:val="00F90D59"/>
    <w:rsid w:val="00F912D2"/>
    <w:rsid w:val="00F92ACE"/>
    <w:rsid w:val="00F958CC"/>
    <w:rsid w:val="00F95C23"/>
    <w:rsid w:val="00F97F59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A19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835B80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3179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A50222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  <w:sz w:val="28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26" Type="http://schemas.openxmlformats.org/officeDocument/2006/relationships/image" Target="media/image16.jpeg"/><Relationship Id="rId39" Type="http://schemas.openxmlformats.org/officeDocument/2006/relationships/image" Target="media/image260.jpg"/><Relationship Id="rId21" Type="http://schemas.openxmlformats.org/officeDocument/2006/relationships/image" Target="media/image11.jpeg"/><Relationship Id="rId34" Type="http://schemas.openxmlformats.org/officeDocument/2006/relationships/image" Target="media/image24.jpg"/><Relationship Id="rId42" Type="http://schemas.openxmlformats.org/officeDocument/2006/relationships/image" Target="media/image29.jpeg"/><Relationship Id="rId47" Type="http://schemas.openxmlformats.org/officeDocument/2006/relationships/image" Target="media/image34.jpg"/><Relationship Id="rId50" Type="http://schemas.openxmlformats.org/officeDocument/2006/relationships/image" Target="media/image37.jpg"/><Relationship Id="rId55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6.jpg"/><Relationship Id="rId40" Type="http://schemas.openxmlformats.org/officeDocument/2006/relationships/image" Target="media/image27.jpeg"/><Relationship Id="rId45" Type="http://schemas.openxmlformats.org/officeDocument/2006/relationships/image" Target="media/image32.jpeg"/><Relationship Id="rId53" Type="http://schemas.openxmlformats.org/officeDocument/2006/relationships/image" Target="media/image390.emf"/><Relationship Id="rId58" Type="http://schemas.openxmlformats.org/officeDocument/2006/relationships/theme" Target="theme/theme1.xml"/><Relationship Id="rId5" Type="http://schemas.openxmlformats.org/officeDocument/2006/relationships/numbering" Target="numbering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40.jpg"/><Relationship Id="rId43" Type="http://schemas.openxmlformats.org/officeDocument/2006/relationships/image" Target="media/image30.jpeg"/><Relationship Id="rId48" Type="http://schemas.openxmlformats.org/officeDocument/2006/relationships/image" Target="media/image35.jpeg"/><Relationship Id="rId56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image" Target="media/image38.jpg"/><Relationship Id="rId3" Type="http://schemas.openxmlformats.org/officeDocument/2006/relationships/customXml" Target="../customXml/item3.xml"/><Relationship Id="rId12" Type="http://schemas.openxmlformats.org/officeDocument/2006/relationships/image" Target="media/image2.jpg"/><Relationship Id="rId17" Type="http://schemas.openxmlformats.org/officeDocument/2006/relationships/image" Target="media/image7.emf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50.jpg"/><Relationship Id="rId46" Type="http://schemas.openxmlformats.org/officeDocument/2006/relationships/image" Target="media/image33.jpeg"/><Relationship Id="rId20" Type="http://schemas.openxmlformats.org/officeDocument/2006/relationships/image" Target="media/image10.jpg"/><Relationship Id="rId41" Type="http://schemas.openxmlformats.org/officeDocument/2006/relationships/image" Target="media/image28.jpeg"/><Relationship Id="rId54" Type="http://schemas.openxmlformats.org/officeDocument/2006/relationships/image" Target="media/image4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3.jpg"/><Relationship Id="rId28" Type="http://schemas.openxmlformats.org/officeDocument/2006/relationships/image" Target="media/image18.jpeg"/><Relationship Id="rId36" Type="http://schemas.openxmlformats.org/officeDocument/2006/relationships/image" Target="media/image25.jpg"/><Relationship Id="rId49" Type="http://schemas.openxmlformats.org/officeDocument/2006/relationships/image" Target="media/image36.jpg"/><Relationship Id="rId57" Type="http://schemas.openxmlformats.org/officeDocument/2006/relationships/fontTable" Target="fontTable.xml"/><Relationship Id="rId10" Type="http://schemas.openxmlformats.org/officeDocument/2006/relationships/endnotes" Target="endnotes.xml"/><Relationship Id="rId31" Type="http://schemas.openxmlformats.org/officeDocument/2006/relationships/image" Target="media/image21.jpeg"/><Relationship Id="rId44" Type="http://schemas.openxmlformats.org/officeDocument/2006/relationships/image" Target="media/image31.jpeg"/><Relationship Id="rId52" Type="http://schemas.openxmlformats.org/officeDocument/2006/relationships/image" Target="media/image39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B990D50-B240-494F-AFC0-D85D4EE601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125</TotalTime>
  <Pages>4</Pages>
  <Words>257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26</cp:revision>
  <cp:lastPrinted>2022-05-11T11:29:00Z</cp:lastPrinted>
  <dcterms:created xsi:type="dcterms:W3CDTF">2022-05-12T05:46:00Z</dcterms:created>
  <dcterms:modified xsi:type="dcterms:W3CDTF">2022-07-08T12:32:00Z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